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4A" w:rsidRPr="008B303D" w:rsidRDefault="005E6564" w:rsidP="00A53B47">
      <w:pPr>
        <w:pStyle w:val="ab"/>
        <w:tabs>
          <w:tab w:val="left" w:pos="7825"/>
        </w:tabs>
        <w:spacing w:before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</w:t>
      </w:r>
      <w:r w:rsidR="007C684A" w:rsidRPr="008B303D">
        <w:rPr>
          <w:rFonts w:asciiTheme="minorHAnsi" w:hAnsiTheme="minorHAnsi" w:cs="Calibri"/>
          <w:color w:val="000000" w:themeColor="text1"/>
          <w:sz w:val="20"/>
          <w:lang w:val="en-US"/>
        </w:rPr>
        <w:t>M</w:t>
      </w:r>
      <w:r w:rsidR="00435DDD" w:rsidRPr="008B303D">
        <w:rPr>
          <w:rFonts w:asciiTheme="minorHAnsi" w:hAnsiTheme="minorHAnsi" w:cs="Calibri"/>
          <w:color w:val="000000" w:themeColor="text1"/>
          <w:sz w:val="20"/>
          <w:lang w:val="en-US"/>
        </w:rPr>
        <w:t>inistry of N</w:t>
      </w:r>
      <w:r w:rsidR="00E47CE3" w:rsidRPr="008B303D">
        <w:rPr>
          <w:rFonts w:asciiTheme="minorHAnsi" w:hAnsiTheme="minorHAnsi" w:cs="Calibri"/>
          <w:color w:val="000000" w:themeColor="text1"/>
          <w:sz w:val="20"/>
          <w:lang w:val="en-US"/>
        </w:rPr>
        <w:t>ational economy of the</w:t>
      </w:r>
      <w:r w:rsidR="007C684A" w:rsidRPr="008B303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R</w:t>
      </w:r>
      <w:r w:rsidR="00E47CE3" w:rsidRPr="008B303D">
        <w:rPr>
          <w:rFonts w:asciiTheme="minorHAnsi" w:hAnsiTheme="minorHAnsi" w:cs="Calibri"/>
          <w:color w:val="000000" w:themeColor="text1"/>
          <w:sz w:val="20"/>
          <w:lang w:val="en-US"/>
        </w:rPr>
        <w:t>epublic</w:t>
      </w:r>
      <w:r w:rsidR="0068395E" w:rsidRPr="008B303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of </w:t>
      </w:r>
      <w:r w:rsidR="007C684A" w:rsidRPr="008B303D">
        <w:rPr>
          <w:rFonts w:asciiTheme="minorHAnsi" w:hAnsiTheme="minorHAnsi" w:cs="Calibri"/>
          <w:color w:val="000000" w:themeColor="text1"/>
          <w:sz w:val="20"/>
          <w:lang w:val="en-US"/>
        </w:rPr>
        <w:t>K</w:t>
      </w:r>
      <w:r w:rsidR="00E47CE3" w:rsidRPr="008B303D">
        <w:rPr>
          <w:rFonts w:asciiTheme="minorHAnsi" w:hAnsiTheme="minorHAnsi" w:cs="Calibri"/>
          <w:color w:val="000000" w:themeColor="text1"/>
          <w:sz w:val="20"/>
          <w:lang w:val="en-US"/>
        </w:rPr>
        <w:t>azakhstan</w:t>
      </w:r>
      <w:r w:rsidR="003C2D98" w:rsidRPr="008B303D">
        <w:rPr>
          <w:rFonts w:asciiTheme="minorHAnsi" w:hAnsiTheme="minorHAnsi" w:cs="Calibri"/>
          <w:color w:val="000000" w:themeColor="text1"/>
          <w:sz w:val="20"/>
          <w:lang w:val="en-US"/>
        </w:rPr>
        <w:br/>
      </w:r>
      <w:r w:rsidR="00944E6F" w:rsidRPr="008B303D">
        <w:rPr>
          <w:rFonts w:asciiTheme="minorHAnsi" w:hAnsiTheme="minorHAnsi" w:cs="Calibri"/>
          <w:color w:val="000000" w:themeColor="text1"/>
          <w:sz w:val="20"/>
          <w:lang w:val="en-US"/>
        </w:rPr>
        <w:t>Committee o</w:t>
      </w:r>
      <w:r w:rsidR="003A350F" w:rsidRPr="008B303D">
        <w:rPr>
          <w:rFonts w:asciiTheme="minorHAnsi" w:hAnsiTheme="minorHAnsi" w:cs="Calibri"/>
          <w:color w:val="000000" w:themeColor="text1"/>
          <w:sz w:val="20"/>
          <w:lang w:val="en-US"/>
        </w:rPr>
        <w:t>n</w:t>
      </w:r>
      <w:r w:rsidR="00944E6F" w:rsidRPr="008B303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Statistics</w:t>
      </w: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D37811" w:rsidP="00391CD6">
      <w:pPr>
        <w:ind w:left="5670"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Pursuant to the </w:t>
      </w:r>
      <w:r w:rsidR="00046D7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Civil Code of the Republic of Kazakhstan (special part)</w:t>
      </w:r>
      <w:r w:rsidR="00046D7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»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the given material is not</w:t>
      </w:r>
      <w:r w:rsidR="00752E2A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to be reproduced (copied),</w:t>
      </w:r>
      <w:r w:rsidR="00BD00BD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CD7DD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Committee </w:t>
      </w:r>
      <w:r w:rsidR="009F5798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o</w:t>
      </w:r>
      <w:r w:rsidR="003A350F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n</w:t>
      </w:r>
      <w:r w:rsidR="009F5798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Statistics of the </w:t>
      </w:r>
      <w:r w:rsidR="00CD7DD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Ministry of National economy of the </w:t>
      </w:r>
      <w:r w:rsidR="009F5798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Republic of Kazakhstan should be necessarily mentioned when statistical information i</w:t>
      </w:r>
      <w:r w:rsidR="00486D2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 used in publications (issues)</w:t>
      </w:r>
      <w:r w:rsidR="00825C3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.</w:t>
      </w: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307BD" w:rsidRPr="008B303D" w:rsidRDefault="009F5798" w:rsidP="00435DDD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S</w:t>
      </w:r>
      <w:r w:rsidR="00E47CE3"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ocio</w:t>
      </w:r>
      <w:r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-</w:t>
      </w:r>
      <w:r w:rsidR="00E47CE3"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economic development</w:t>
      </w:r>
      <w:r w:rsidR="00915149"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</w:t>
      </w:r>
      <w:r w:rsidR="00E47CE3"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of the</w:t>
      </w:r>
    </w:p>
    <w:p w:rsidR="009F5798" w:rsidRPr="008B303D" w:rsidRDefault="009F5798" w:rsidP="00435DDD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R</w:t>
      </w:r>
      <w:r w:rsidR="00E47CE3"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epublic of</w:t>
      </w:r>
      <w:r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K</w:t>
      </w:r>
      <w:r w:rsidR="00E47CE3" w:rsidRPr="008B303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azakhstan</w:t>
      </w:r>
    </w:p>
    <w:p w:rsidR="00C151E4" w:rsidRPr="008B303D" w:rsidRDefault="00C151E4" w:rsidP="002A10F8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</w:p>
    <w:p w:rsidR="00C151E4" w:rsidRPr="008B303D" w:rsidRDefault="00000CFA" w:rsidP="00AD10E3">
      <w:pPr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  <w:r w:rsidRPr="008B303D">
        <w:rPr>
          <w:rFonts w:asciiTheme="minorHAnsi" w:hAnsiTheme="minorHAnsi" w:cs="Calibri"/>
          <w:b/>
          <w:color w:val="000000" w:themeColor="text1"/>
          <w:lang w:val="en-US"/>
        </w:rPr>
        <w:t>January</w:t>
      </w:r>
      <w:r w:rsidR="00555926" w:rsidRPr="008B303D">
        <w:rPr>
          <w:rFonts w:asciiTheme="minorHAnsi" w:hAnsiTheme="minorHAnsi" w:cs="Calibri"/>
          <w:b/>
          <w:color w:val="000000" w:themeColor="text1"/>
          <w:lang w:val="kk-KZ"/>
        </w:rPr>
        <w:t>-</w:t>
      </w:r>
      <w:r w:rsidR="00B336E6" w:rsidRPr="008B303D">
        <w:rPr>
          <w:rFonts w:asciiTheme="minorHAnsi" w:hAnsiTheme="minorHAnsi" w:cs="Calibri"/>
          <w:b/>
          <w:color w:val="000000" w:themeColor="text1"/>
          <w:lang w:val="en-US"/>
        </w:rPr>
        <w:t>May</w:t>
      </w:r>
      <w:r w:rsidR="000F02A7" w:rsidRPr="008B303D">
        <w:rPr>
          <w:rFonts w:asciiTheme="minorHAnsi" w:hAnsiTheme="minorHAnsi" w:cs="Calibri"/>
          <w:b/>
          <w:color w:val="000000" w:themeColor="text1"/>
          <w:lang w:val="en-US"/>
        </w:rPr>
        <w:t xml:space="preserve"> </w:t>
      </w:r>
      <w:r w:rsidR="00C151E4" w:rsidRPr="008B303D">
        <w:rPr>
          <w:rFonts w:asciiTheme="minorHAnsi" w:hAnsiTheme="minorHAnsi" w:cs="Calibri"/>
          <w:b/>
          <w:color w:val="000000" w:themeColor="text1"/>
          <w:lang w:val="en-US"/>
        </w:rPr>
        <w:t>20</w:t>
      </w:r>
      <w:r w:rsidRPr="008B303D">
        <w:rPr>
          <w:rFonts w:asciiTheme="minorHAnsi" w:hAnsiTheme="minorHAnsi" w:cs="Calibri"/>
          <w:b/>
          <w:color w:val="000000" w:themeColor="text1"/>
          <w:lang w:val="en-US"/>
        </w:rPr>
        <w:t>20</w:t>
      </w:r>
    </w:p>
    <w:p w:rsidR="009F1395" w:rsidRPr="008B303D" w:rsidRDefault="009F1395" w:rsidP="002A10F8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</w:p>
    <w:p w:rsidR="009F1395" w:rsidRPr="008B303D" w:rsidRDefault="004665AC" w:rsidP="00AD10E3">
      <w:pPr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  <w:r w:rsidRPr="008B303D">
        <w:rPr>
          <w:rFonts w:asciiTheme="minorHAnsi" w:hAnsiTheme="minorHAnsi" w:cs="Calibri"/>
          <w:b/>
          <w:color w:val="000000" w:themeColor="text1"/>
          <w:lang w:val="en-US"/>
        </w:rPr>
        <w:t>Statistical bulletin</w:t>
      </w: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sz w:val="24"/>
          <w:szCs w:val="24"/>
          <w:lang w:val="en-US"/>
        </w:rPr>
      </w:pPr>
    </w:p>
    <w:p w:rsidR="009F5798" w:rsidRPr="008B303D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8B303D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8B303D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8B303D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8B303D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8B303D" w:rsidRDefault="003C1721" w:rsidP="00605419">
      <w:pPr>
        <w:jc w:val="center"/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</w:pPr>
      <w:r w:rsidRPr="008B303D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 xml:space="preserve">Nur-Sultan </w:t>
      </w:r>
      <w:r w:rsidR="007308D9" w:rsidRPr="008B303D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2020</w:t>
      </w:r>
    </w:p>
    <w:p w:rsidR="009C5E00" w:rsidRPr="008B303D" w:rsidRDefault="009C5E00" w:rsidP="00391CD6">
      <w:pPr>
        <w:pageBreakBefore/>
        <w:ind w:firstLine="0"/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</w:pPr>
      <w:r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="00D052BE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in </w:t>
      </w:r>
      <w:r w:rsidR="002F4EB6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</w:t>
      </w:r>
      <w:r w:rsidR="00555926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-</w:t>
      </w:r>
      <w:r w:rsidR="000A0C02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May</w:t>
      </w:r>
      <w:r w:rsidR="00760812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2020</w:t>
      </w:r>
      <w:r w:rsidR="00D1382B"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(operative</w:t>
      </w:r>
      <w:r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data)</w:t>
      </w: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GB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18"/>
          <w:szCs w:val="18"/>
        </w:rPr>
        <w:t xml:space="preserve">Statistical bulletin 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</w:rPr>
        <w:t>Socio-economic Development of the Republic of Kazakhstan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» 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</w:rPr>
        <w:t xml:space="preserve">contains main indicators of the development of the economy and social sphere in </w:t>
      </w:r>
      <w:r w:rsidR="003902F7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January-</w:t>
      </w:r>
      <w:r w:rsidR="000A0C02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May</w:t>
      </w:r>
      <w:r w:rsidR="0055592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2020</w:t>
      </w:r>
      <w:r w:rsidR="00760812" w:rsidRPr="008B303D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9C5E00" w:rsidRPr="008B303D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C151E4" w:rsidRPr="008B303D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18"/>
          <w:szCs w:val="18"/>
        </w:rPr>
        <w:t>Address</w:t>
      </w:r>
      <w:r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: Republic of Kazakhstan, 010000</w:t>
      </w:r>
    </w:p>
    <w:p w:rsidR="009C5E00" w:rsidRPr="008B303D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Nur-Sultan</w:t>
      </w:r>
      <w:r w:rsidR="00C151E4"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 xml:space="preserve">, </w:t>
      </w:r>
      <w:r w:rsidR="00C151E4"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8 </w:t>
      </w:r>
      <w:r w:rsidR="000E7556"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Mangilik el</w:t>
      </w:r>
      <w:r w:rsidR="00C151E4"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street</w:t>
      </w:r>
      <w:proofErr w:type="gramEnd"/>
    </w:p>
    <w:p w:rsidR="00C151E4" w:rsidRPr="008B303D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House of Ministries, Entrance 4</w:t>
      </w:r>
    </w:p>
    <w:p w:rsidR="00C151E4" w:rsidRPr="008B303D" w:rsidRDefault="00435DDD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Ministry of National e</w:t>
      </w:r>
      <w:r w:rsidR="00C151E4"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conomy of the Republic of Kazakhstan</w:t>
      </w:r>
    </w:p>
    <w:p w:rsidR="008173EE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Committee</w:t>
      </w: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 o</w:t>
      </w:r>
      <w:r w:rsidR="003A350F"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  <w:t>n</w:t>
      </w:r>
      <w:r w:rsidR="003A350F"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 Statistics</w:t>
      </w:r>
    </w:p>
    <w:p w:rsidR="003A350F" w:rsidRPr="008B303D" w:rsidRDefault="003A350F" w:rsidP="003A350F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Informational service: +7 7172 749010, 749011</w:t>
      </w:r>
    </w:p>
    <w:p w:rsidR="009C5E00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Fax: +7 7172 749546</w:t>
      </w:r>
    </w:p>
    <w:p w:rsidR="00B9659D" w:rsidRPr="008B303D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E-mail: </w:t>
      </w:r>
      <w:r w:rsidR="00D06D65"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e.stat@economy.gov.kz</w:t>
      </w:r>
    </w:p>
    <w:p w:rsidR="009C5E00" w:rsidRPr="008B303D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Internet: http//</w:t>
      </w:r>
      <w:r w:rsidR="009C5E00"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stat.gov.kz</w:t>
      </w: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8B303D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8B303D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8B303D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8B303D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8B303D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8173EE" w:rsidRPr="008B303D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GB"/>
        </w:rPr>
        <w:t>Conventional symbols:</w:t>
      </w:r>
    </w:p>
    <w:p w:rsidR="008173EE" w:rsidRPr="008B303D" w:rsidRDefault="009C5E00" w:rsidP="00041818">
      <w:pPr>
        <w:ind w:firstLine="0"/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-</w:t>
      </w:r>
      <w:r w:rsidR="00523705" w:rsidRPr="008B303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8B303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it</w:t>
      </w:r>
      <w:proofErr w:type="gramEnd"/>
      <w:r w:rsidR="00C96EDA" w:rsidRPr="008B303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 xml:space="preserve"> is abse</w:t>
      </w:r>
      <w:r w:rsidR="00034C29" w:rsidRPr="008B303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nt</w:t>
      </w:r>
    </w:p>
    <w:p w:rsidR="008173EE" w:rsidRPr="008B303D" w:rsidRDefault="00034C29" w:rsidP="00041818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kk-KZ"/>
        </w:rPr>
      </w:pPr>
      <w:r w:rsidRPr="008B303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0</w:t>
      </w:r>
      <w:proofErr w:type="gramStart"/>
      <w:r w:rsidRPr="008B303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,0</w:t>
      </w:r>
      <w:proofErr w:type="gramEnd"/>
      <w:r w:rsidRPr="008B303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 xml:space="preserve"> – a small quantity</w:t>
      </w:r>
    </w:p>
    <w:p w:rsidR="004C24BB" w:rsidRPr="008B303D" w:rsidRDefault="004C24BB" w:rsidP="00041818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 xml:space="preserve">x – </w:t>
      </w:r>
      <w:proofErr w:type="gramStart"/>
      <w:r w:rsidRPr="008B303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>data</w:t>
      </w:r>
      <w:proofErr w:type="gramEnd"/>
      <w:r w:rsidRPr="008B303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 xml:space="preserve"> are confedential</w:t>
      </w:r>
    </w:p>
    <w:p w:rsidR="009C5E00" w:rsidRPr="008B303D" w:rsidRDefault="009C5E00" w:rsidP="00041818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 xml:space="preserve">– </w:t>
      </w:r>
      <w:proofErr w:type="gramStart"/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data</w:t>
      </w:r>
      <w:proofErr w:type="gramEnd"/>
      <w:r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 xml:space="preserve"> are </w:t>
      </w:r>
      <w:r w:rsidR="00034C29" w:rsidRPr="008B303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absent</w:t>
      </w:r>
    </w:p>
    <w:p w:rsidR="00A004CA" w:rsidRPr="008B303D" w:rsidRDefault="009C5E00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034C29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small discrepancies</w:t>
      </w:r>
      <w:r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between </w:t>
      </w:r>
      <w:r w:rsidR="00034C29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total and the sum of sum and in some cases can </w:t>
      </w:r>
      <w:r w:rsidR="00825C36" w:rsidRPr="008B303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be exlaned by rounding of data.</w:t>
      </w:r>
    </w:p>
    <w:p w:rsidR="00A004CA" w:rsidRPr="008B303D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8B303D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8B303D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8B303D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8B303D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8B303D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8B303D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8B303D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041818" w:rsidRPr="008B303D" w:rsidRDefault="00041818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041818" w:rsidRPr="008B303D" w:rsidRDefault="00041818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AE461C" w:rsidRPr="008B303D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8B303D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8B303D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8B303D" w:rsidRDefault="00A004CA" w:rsidP="00391CD6">
      <w:pPr>
        <w:pStyle w:val="Abz1Eng"/>
        <w:jc w:val="righ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8B303D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© </w:t>
      </w:r>
      <w:r w:rsidR="009240F0" w:rsidRPr="008B303D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Ministry of National economy of the Republic of Kazakhstan </w:t>
      </w:r>
      <w:r w:rsidRPr="008B303D">
        <w:rPr>
          <w:rFonts w:asciiTheme="minorHAnsi" w:hAnsiTheme="minorHAnsi" w:cs="Calibri"/>
          <w:i/>
          <w:color w:val="000000" w:themeColor="text1"/>
          <w:sz w:val="14"/>
          <w:szCs w:val="14"/>
        </w:rPr>
        <w:t>Committee on</w:t>
      </w:r>
      <w:r w:rsidR="000206DD" w:rsidRPr="008B303D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 Statistics</w:t>
      </w:r>
    </w:p>
    <w:p w:rsidR="009C5E00" w:rsidRPr="008B303D" w:rsidRDefault="009C5E00" w:rsidP="00391CD6">
      <w:pPr>
        <w:pageBreakBefore/>
        <w:jc w:val="center"/>
        <w:rPr>
          <w:rFonts w:asciiTheme="minorHAnsi" w:hAnsiTheme="minorHAnsi" w:cs="Calibri"/>
          <w:b/>
          <w:color w:val="000000" w:themeColor="text1"/>
          <w:lang w:val="en-US"/>
        </w:rPr>
      </w:pPr>
      <w:r w:rsidRPr="008B303D">
        <w:rPr>
          <w:rFonts w:asciiTheme="minorHAnsi" w:hAnsiTheme="minorHAnsi" w:cs="Calibri"/>
          <w:b/>
          <w:color w:val="000000" w:themeColor="text1"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9C5E00" w:rsidRPr="008B303D" w:rsidTr="00352118">
        <w:tc>
          <w:tcPr>
            <w:tcW w:w="9639" w:type="dxa"/>
            <w:shd w:val="clear" w:color="auto" w:fill="auto"/>
          </w:tcPr>
          <w:p w:rsidR="009C5E00" w:rsidRPr="008B303D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9C5E00" w:rsidRPr="008B303D" w:rsidTr="00352118">
        <w:tc>
          <w:tcPr>
            <w:tcW w:w="9639" w:type="dxa"/>
            <w:shd w:val="clear" w:color="auto" w:fill="auto"/>
          </w:tcPr>
          <w:p w:rsidR="009C5E00" w:rsidRPr="008B303D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Summary results of the socio-economic development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lang w:val="en-GB"/>
              </w:rPr>
              <w:t>Income of the population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="00760812" w:rsidRPr="008B303D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="00760812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760812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Gross domestic product</w:t>
            </w:r>
            <w:r w:rsidRPr="008B303D">
              <w:rPr>
                <w:rFonts w:asciiTheme="minorHAnsi" w:hAnsiTheme="minorHAnsi"/>
                <w:color w:val="000000" w:themeColor="text1"/>
                <w:lang w:val="kk-KZ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by method of production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BD00BD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</w:t>
            </w:r>
            <w:r w:rsidR="004641F5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9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0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Foreign and</w:t>
            </w:r>
            <w:r w:rsidRPr="008B303D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</w:t>
            </w:r>
            <w:r w:rsidRPr="008B303D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6"/>
                <w:szCs w:val="16"/>
                <w:lang w:val="en-US"/>
              </w:rPr>
              <w:t>mutual</w:t>
            </w:r>
            <w:r w:rsidRPr="008B303D">
              <w:rPr>
                <w:rStyle w:val="FontStyle177"/>
                <w:rFonts w:asciiTheme="minorHAnsi" w:hAnsiTheme="minorHAnsi"/>
                <w:b w:val="0"/>
                <w:color w:val="000000" w:themeColor="text1"/>
                <w:sz w:val="20"/>
                <w:lang w:val="en-US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trade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..........................................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861CD8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</w:p>
        </w:tc>
      </w:tr>
      <w:tr w:rsidR="009C5E00" w:rsidRPr="008B303D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8B303D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Agriculture, forestry</w:t>
            </w:r>
            <w:r w:rsidR="00285563" w:rsidRPr="008B303D">
              <w:rPr>
                <w:rFonts w:asciiTheme="minorHAnsi" w:hAnsiTheme="minorHAnsi"/>
                <w:color w:val="000000" w:themeColor="text1"/>
                <w:lang w:val="en-US"/>
              </w:rPr>
              <w:t>, hunting</w:t>
            </w: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 xml:space="preserve"> and fisheries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8B303D">
              <w:rPr>
                <w:rFonts w:asciiTheme="minorHAnsi" w:hAnsiTheme="minorHAnsi"/>
                <w:color w:val="000000" w:themeColor="text1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3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T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ransport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861CD8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5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F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inances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system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5</w:t>
            </w:r>
          </w:p>
        </w:tc>
      </w:tr>
      <w:tr w:rsidR="009C5E00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8B303D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M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onetary credit system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AE461C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8B303D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EB587A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8B303D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Financial and economic activities of enterprises</w:t>
            </w:r>
            <w:r w:rsidRPr="008B303D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8B303D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8B303D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EB587A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8B303D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8B303D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EB587A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8B303D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Demographic 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  <w:lang w:val="en-US"/>
              </w:rPr>
              <w:t>statistics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8B303D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EB587A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8B303D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GB"/>
              </w:rPr>
              <w:t>Criminality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....................................................................................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8B303D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D461FD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Pr="008B303D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2A10F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</w:t>
            </w:r>
            <w:r w:rsidR="004641F5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18</w:t>
            </w:r>
          </w:p>
        </w:tc>
      </w:tr>
      <w:tr w:rsidR="00D461FD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0</w:t>
            </w:r>
          </w:p>
        </w:tc>
      </w:tr>
      <w:tr w:rsidR="00D461FD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.….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</w:t>
            </w:r>
            <w:r w:rsidR="004641F5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</w:p>
        </w:tc>
      </w:tr>
      <w:tr w:rsidR="00D461FD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861CD8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D461FD" w:rsidRPr="008B303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D461FD" w:rsidRPr="008B303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lang w:val="en-US"/>
              </w:rPr>
              <w:t>Agriculture, forestry, hunting and fisheries 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861CD8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3</w:t>
            </w:r>
          </w:p>
        </w:tc>
      </w:tr>
      <w:tr w:rsidR="00D461FD" w:rsidRPr="008B303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8B303D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8B303D">
              <w:rPr>
                <w:rFonts w:asciiTheme="minorHAnsi" w:hAnsiTheme="minorHAnsi"/>
                <w:color w:val="000000" w:themeColor="text1"/>
              </w:rPr>
              <w:t>statistics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  <w:r w:rsidR="0095567F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  <w:r w:rsidR="00835206" w:rsidRPr="008B303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8B303D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861CD8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EB587A" w:rsidRPr="008B303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8B303D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Construction </w:t>
            </w:r>
            <w:r w:rsidRPr="008B303D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</w:rPr>
              <w:t>statistics</w:t>
            </w:r>
            <w:r w:rsidR="008E1817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8B303D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EB587A" w:rsidRPr="008B303D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8B303D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8B303D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6"/>
                <w:szCs w:val="16"/>
                <w:lang w:val="en-US"/>
              </w:rPr>
              <w:t>Small and medium enterprises</w:t>
            </w:r>
            <w:r w:rsidR="008E1817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8B303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8B303D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CD5B3E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CC7DBF" w:rsidRPr="008B303D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8B303D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8B303D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6"/>
                <w:szCs w:val="16"/>
                <w:lang w:val="en-US"/>
              </w:rPr>
              <w:t>Main socio-economic indicators of CIS countries</w:t>
            </w:r>
            <w:r w:rsidRPr="008B303D">
              <w:rPr>
                <w:rStyle w:val="22"/>
                <w:rFonts w:asciiTheme="minorHAnsi" w:hAnsiTheme="minorHAnsi" w:cs="Arial"/>
                <w:bCs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8B303D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190AA5" w:rsidRPr="008B303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CC7DBF" w:rsidRPr="008B303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CC7DBF" w:rsidRPr="008B303D" w:rsidRDefault="00CC7DBF" w:rsidP="00352118">
            <w:pPr>
              <w:pStyle w:val="afd"/>
              <w:ind w:firstLine="0"/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CC7DBF" w:rsidRPr="008B303D" w:rsidRDefault="00CC7DBF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</w:p>
        </w:tc>
      </w:tr>
    </w:tbl>
    <w:p w:rsidR="00410391" w:rsidRPr="008B303D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color w:val="000000" w:themeColor="text1"/>
          <w:sz w:val="22"/>
          <w:szCs w:val="22"/>
          <w:lang w:val="en-US"/>
        </w:rPr>
      </w:pPr>
      <w:r w:rsidRPr="008B303D">
        <w:rPr>
          <w:rFonts w:asciiTheme="minorHAnsi" w:hAnsiTheme="minorHAnsi" w:cs="Arial"/>
          <w:color w:val="000000" w:themeColor="text1"/>
          <w:sz w:val="22"/>
          <w:szCs w:val="22"/>
          <w:lang w:val="en-US"/>
        </w:rPr>
        <w:lastRenderedPageBreak/>
        <w:t>Socio-economic development of the Republic of Kazakhstan</w:t>
      </w:r>
    </w:p>
    <w:p w:rsidR="000F6B9D" w:rsidRPr="008B303D" w:rsidRDefault="000F6B9D" w:rsidP="000F6B9D">
      <w:pPr>
        <w:pStyle w:val="First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Summary results of the socio-economic development</w:t>
      </w:r>
    </w:p>
    <w:p w:rsidR="005E6564" w:rsidRPr="008B303D" w:rsidRDefault="005E6564" w:rsidP="005E6564">
      <w:pPr>
        <w:pStyle w:val="a9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8B303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April 2020</w:t>
      </w:r>
    </w:p>
    <w:tbl>
      <w:tblPr>
        <w:tblW w:w="4897" w:type="pct"/>
        <w:tblInd w:w="108" w:type="dxa"/>
        <w:tblLook w:val="01E0"/>
      </w:tblPr>
      <w:tblGrid>
        <w:gridCol w:w="3497"/>
        <w:gridCol w:w="1365"/>
        <w:gridCol w:w="1364"/>
        <w:gridCol w:w="1364"/>
        <w:gridCol w:w="1364"/>
        <w:gridCol w:w="1364"/>
      </w:tblGrid>
      <w:tr w:rsidR="005E6564" w:rsidRPr="008B303D" w:rsidTr="005E6564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January-April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April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January-April 2020 to January-April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April 2020 to April 2019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April 2020 to March 2020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5E6564" w:rsidRPr="008B303D" w:rsidTr="005E6564">
        <w:tc>
          <w:tcPr>
            <w:tcW w:w="1694" w:type="pct"/>
            <w:tcBorders>
              <w:top w:val="single" w:sz="4" w:space="0" w:color="auto"/>
            </w:tcBorders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18 711 242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90,8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52,2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8,2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2 268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1 276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63 683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8 693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54,6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438 756</w:t>
            </w:r>
            <w:r w:rsidRPr="008B303D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109 897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31 591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5E6564" w:rsidRPr="008B303D" w:rsidTr="005E6564">
        <w:trPr>
          <w:trHeight w:val="110"/>
        </w:trPr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registered unemployed,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1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Average monthly nominal wage of one worker, tenge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 quarter 2020)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200 184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199 740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97,6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(I quarter 2020)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0,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8B303D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8B303D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  <w:lang w:val="kk-KZ"/>
              </w:rPr>
              <w:t>98,9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5E6564" w:rsidRPr="008B303D" w:rsidTr="005E6564">
        <w:trPr>
          <w:trHeight w:val="178"/>
        </w:trPr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84,6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17 736,4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3 796,0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86,5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Gross domestic product, billion </w:t>
            </w:r>
            <w:proofErr w:type="gramStart"/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tenge</w:t>
            </w:r>
            <w:proofErr w:type="gramEnd"/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(preliminary data, January-March 2020, %)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14 305,0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3 020,3</w:t>
            </w:r>
          </w:p>
        </w:tc>
        <w:tc>
          <w:tcPr>
            <w:tcW w:w="661" w:type="pct"/>
            <w:shd w:val="clear" w:color="auto" w:fill="auto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722,7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89,0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2 874,1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495,7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58,6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28 173,6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7 166,6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18 367,8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4 459,3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9 805,8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2 707,3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8 720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1 845,1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94,8</w:t>
            </w:r>
          </w:p>
        </w:tc>
      </w:tr>
      <w:tr w:rsidR="005E6564" w:rsidRPr="008B303D" w:rsidTr="005E6564">
        <w:trPr>
          <w:trHeight w:val="304"/>
        </w:trPr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8B303D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666,1</w:t>
            </w:r>
          </w:p>
        </w:tc>
        <w:tc>
          <w:tcPr>
            <w:tcW w:w="661" w:type="pct"/>
            <w:shd w:val="clear" w:color="auto" w:fill="auto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210,0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61" w:type="pct"/>
            <w:shd w:val="clear" w:color="auto" w:fill="auto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86,0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1 101,1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95,4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182,2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96,2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281,5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industry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+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trade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construction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22 222,6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2 572,9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111,8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19 649,7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12 040,0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Profitability of enterprises and organizations, %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(IV quarter 2019)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22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(on January 1,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10 420,4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 (on January 1, 2020)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51 293,7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5E6564" w:rsidRPr="008B303D" w:rsidRDefault="005E6564" w:rsidP="005E6564">
      <w:pPr>
        <w:pStyle w:val="a9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8B303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May 2020</w:t>
      </w:r>
    </w:p>
    <w:tbl>
      <w:tblPr>
        <w:tblW w:w="4897" w:type="pct"/>
        <w:tblInd w:w="108" w:type="dxa"/>
        <w:tblLook w:val="01E0"/>
      </w:tblPr>
      <w:tblGrid>
        <w:gridCol w:w="3497"/>
        <w:gridCol w:w="1365"/>
        <w:gridCol w:w="1364"/>
        <w:gridCol w:w="1364"/>
        <w:gridCol w:w="1364"/>
        <w:gridCol w:w="1364"/>
      </w:tblGrid>
      <w:tr w:rsidR="005E6564" w:rsidRPr="008B303D" w:rsidTr="005E6564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January-May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January-May 2020 to January-May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 to May 2019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564" w:rsidRPr="008B303D" w:rsidRDefault="005E6564" w:rsidP="005E65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 to April 2020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5E6564" w:rsidRPr="008B303D" w:rsidTr="005E6564">
        <w:tc>
          <w:tcPr>
            <w:tcW w:w="1694" w:type="pct"/>
            <w:tcBorders>
              <w:top w:val="single" w:sz="4" w:space="0" w:color="auto"/>
            </w:tcBorders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vAlign w:val="bottom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32 127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5E6564" w:rsidRPr="008B303D" w:rsidTr="005E6564">
        <w:trPr>
          <w:trHeight w:val="110"/>
        </w:trPr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(estimation, preliminary data)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199 202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195 272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97,8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(estimation, preliminary data)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101,5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5E6564" w:rsidRPr="008B303D" w:rsidTr="005E6564">
        <w:trPr>
          <w:trHeight w:val="178"/>
        </w:trPr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22 017,2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4 280,8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3 975,2</w:t>
            </w:r>
          </w:p>
        </w:tc>
        <w:tc>
          <w:tcPr>
            <w:tcW w:w="661" w:type="pct"/>
            <w:shd w:val="clear" w:color="auto" w:fill="auto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132,0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3 543,7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669,7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134,2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10 490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1 770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94,1</w:t>
            </w:r>
          </w:p>
        </w:tc>
      </w:tr>
      <w:tr w:rsidR="005E6564" w:rsidRPr="008B303D" w:rsidTr="005E6564">
        <w:trPr>
          <w:trHeight w:val="304"/>
        </w:trPr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8B303D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232,9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117,1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347,0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165,2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124,3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111,7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353,2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Deposits of the population, billion tenge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</w:tcPr>
          <w:p w:rsidR="005E6564" w:rsidRPr="008B303D" w:rsidRDefault="005E6564" w:rsidP="005E65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5E6564" w:rsidRPr="008B303D" w:rsidTr="005E6564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5E6564" w:rsidRPr="008B303D" w:rsidRDefault="005E6564" w:rsidP="005E6564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564" w:rsidRPr="008B303D" w:rsidRDefault="005E6564" w:rsidP="005E65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</w:tbl>
    <w:p w:rsidR="005E6564" w:rsidRPr="008B303D" w:rsidRDefault="005E6564" w:rsidP="008B303D">
      <w:pPr>
        <w:pStyle w:val="afd"/>
        <w:ind w:left="284" w:firstLine="0"/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</w:pPr>
      <w:r w:rsidRPr="008B303D">
        <w:rPr>
          <w:rFonts w:asciiTheme="minorHAnsi" w:hAnsiTheme="minorHAnsi" w:cs="Tahoma"/>
          <w:i/>
          <w:color w:val="000000" w:themeColor="text1"/>
          <w:sz w:val="14"/>
          <w:szCs w:val="14"/>
          <w:vertAlign w:val="superscript"/>
          <w:lang w:val="en-US"/>
        </w:rPr>
        <w:t xml:space="preserve">1) </w:t>
      </w:r>
      <w:r w:rsidRPr="008B303D"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  <w:t>Excluding small enterprises engaged in business activity.</w:t>
      </w:r>
    </w:p>
    <w:p w:rsidR="005E6564" w:rsidRPr="008B303D" w:rsidRDefault="005E6564" w:rsidP="008B303D">
      <w:pPr>
        <w:pStyle w:val="afd"/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B303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2)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5E6564" w:rsidRPr="008B303D" w:rsidRDefault="005E6564" w:rsidP="008B303D">
      <w:pPr>
        <w:pStyle w:val="afd"/>
        <w:tabs>
          <w:tab w:val="left" w:pos="7542"/>
        </w:tabs>
        <w:ind w:firstLine="0"/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8B303D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</w:t>
      </w:r>
    </w:p>
    <w:p w:rsidR="005E6564" w:rsidRPr="008B303D" w:rsidRDefault="005E6564" w:rsidP="008B303D">
      <w:pPr>
        <w:pStyle w:val="afd"/>
        <w:ind w:firstLine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8B303D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Indicators that were formed late are presented in the previous table.</w:t>
      </w:r>
    </w:p>
    <w:p w:rsidR="00B13B90" w:rsidRPr="008B303D" w:rsidRDefault="00B13B90" w:rsidP="00D066D3">
      <w:pPr>
        <w:pStyle w:val="2"/>
        <w:jc w:val="left"/>
        <w:rPr>
          <w:rFonts w:asciiTheme="minorHAnsi" w:hAnsiTheme="minorHAnsi"/>
          <w:color w:val="000000" w:themeColor="text1"/>
          <w:sz w:val="20"/>
          <w:lang w:val="en-US"/>
        </w:rPr>
      </w:pPr>
      <w:r w:rsidRPr="008B303D">
        <w:rPr>
          <w:rFonts w:asciiTheme="minorHAnsi" w:hAnsiTheme="minorHAnsi"/>
          <w:color w:val="000000" w:themeColor="text1"/>
          <w:sz w:val="20"/>
          <w:lang w:val="en-US"/>
        </w:rPr>
        <w:t>Income of the population</w:t>
      </w:r>
    </w:p>
    <w:p w:rsidR="006349D6" w:rsidRPr="008B303D" w:rsidRDefault="006349D6" w:rsidP="00AB49C6">
      <w:pPr>
        <w:pStyle w:val="First"/>
        <w:spacing w:after="80"/>
        <w:jc w:val="center"/>
        <w:rPr>
          <w:rFonts w:asciiTheme="minorHAnsi" w:hAnsiTheme="minorHAnsi"/>
          <w:color w:val="000000" w:themeColor="text1"/>
          <w:lang w:val="kk-KZ"/>
        </w:rPr>
      </w:pPr>
      <w:r w:rsidRPr="008B303D">
        <w:rPr>
          <w:rFonts w:asciiTheme="minorHAnsi" w:hAnsiTheme="minorHAnsi" w:cs="Arial"/>
          <w:b/>
          <w:color w:val="000000" w:themeColor="text1"/>
          <w:sz w:val="18"/>
          <w:szCs w:val="18"/>
          <w:lang w:val="en-US"/>
        </w:rPr>
        <w:t>Estimation of nominal and real incomes of the population in 20</w:t>
      </w:r>
      <w:r w:rsidRPr="008B303D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t>20</w:t>
      </w:r>
      <w:r w:rsidRPr="008B303D">
        <w:rPr>
          <w:rFonts w:asciiTheme="minorHAnsi" w:hAnsiTheme="minorHAnsi" w:cs="Arial"/>
          <w:color w:val="000000" w:themeColor="text1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690"/>
      </w:tblGrid>
      <w:tr w:rsidR="00F41574" w:rsidRPr="00C303A8" w:rsidTr="008B303D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74" w:rsidRPr="008B303D" w:rsidRDefault="00F41574" w:rsidP="005B003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07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F41574" w:rsidRPr="008B303D" w:rsidRDefault="00F41574" w:rsidP="005B0030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F41574" w:rsidRPr="00C303A8" w:rsidTr="008B303D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74" w:rsidRPr="008B303D" w:rsidRDefault="00F41574" w:rsidP="005B003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574" w:rsidRPr="008B303D" w:rsidRDefault="00F41574" w:rsidP="008B303D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tenge</w:t>
            </w: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1574" w:rsidRPr="008B303D" w:rsidRDefault="00F41574" w:rsidP="005B0030">
            <w:pPr>
              <w:pStyle w:val="HTML"/>
              <w:shd w:val="clear" w:color="auto" w:fill="FFFFFF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a percentage to corresponding period of 20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F41574" w:rsidRPr="008B303D" w:rsidTr="008B303D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74" w:rsidRPr="008B303D" w:rsidRDefault="00F41574" w:rsidP="005B003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74" w:rsidRPr="008B303D" w:rsidRDefault="00F41574" w:rsidP="005B003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41574" w:rsidRPr="008B303D" w:rsidRDefault="00F41574" w:rsidP="005B0030">
            <w:pPr>
              <w:pStyle w:val="HTML"/>
              <w:shd w:val="clear" w:color="auto" w:fill="FFFFFF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nominal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574" w:rsidRPr="008B303D" w:rsidRDefault="00F41574" w:rsidP="005B0030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real</w:t>
            </w:r>
          </w:p>
        </w:tc>
      </w:tr>
      <w:tr w:rsidR="00F41574" w:rsidRPr="008B303D" w:rsidTr="008B303D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109 750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</w:tr>
      <w:tr w:rsidR="00F41574" w:rsidRPr="008B303D" w:rsidTr="008B303D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109 733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</w:tr>
      <w:tr w:rsidR="00F41574" w:rsidRPr="008B303D" w:rsidTr="008B303D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109 376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</w:tr>
      <w:tr w:rsidR="00F41574" w:rsidRPr="008B303D" w:rsidTr="008B303D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109 897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F41574" w:rsidRPr="008B303D" w:rsidTr="008B303D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574" w:rsidRPr="008B303D" w:rsidRDefault="00F41574" w:rsidP="005B0030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anuary-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438 756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574" w:rsidRPr="008B303D" w:rsidRDefault="00F41574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104,4</w:t>
            </w:r>
          </w:p>
        </w:tc>
      </w:tr>
    </w:tbl>
    <w:p w:rsidR="00F41574" w:rsidRPr="008B303D" w:rsidRDefault="0021595A" w:rsidP="00F41574">
      <w:pPr>
        <w:pStyle w:val="a4"/>
        <w:spacing w:before="0"/>
        <w:ind w:left="284"/>
        <w:jc w:val="both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8B303D">
        <w:rPr>
          <w:rFonts w:asciiTheme="minorHAnsi" w:hAnsiTheme="minorHAnsi" w:cs="Arial"/>
          <w:color w:val="000000" w:themeColor="text1"/>
          <w:sz w:val="18"/>
          <w:szCs w:val="18"/>
          <w:vertAlign w:val="superscript"/>
          <w:lang w:val="kk-KZ"/>
        </w:rPr>
        <w:t>*</w:t>
      </w:r>
      <w:r w:rsidR="00F41574" w:rsidRPr="008B303D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F41574" w:rsidRPr="008B303D" w:rsidRDefault="00F41574" w:rsidP="00F41574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data will be recalculated due to refinement of data resources (publication date 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29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06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.20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).</w:t>
      </w:r>
    </w:p>
    <w:p w:rsidR="007D7689" w:rsidRPr="008B303D" w:rsidRDefault="00E67333" w:rsidP="00BD11BE">
      <w:pPr>
        <w:pStyle w:val="21"/>
        <w:spacing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20"/>
          <w:lang w:val="en-US"/>
        </w:rPr>
        <w:t>Labor and e</w:t>
      </w:r>
      <w:r w:rsidR="007D7689" w:rsidRPr="008B303D">
        <w:rPr>
          <w:rFonts w:asciiTheme="minorHAnsi" w:hAnsiTheme="minorHAnsi" w:cs="Calibri"/>
          <w:color w:val="000000" w:themeColor="text1"/>
          <w:sz w:val="20"/>
          <w:lang w:val="en-US"/>
        </w:rPr>
        <w:t>mployment statistics</w:t>
      </w:r>
    </w:p>
    <w:p w:rsidR="00CA2BF2" w:rsidRPr="008B303D" w:rsidRDefault="00CA2BF2" w:rsidP="00CA2BF2">
      <w:pPr>
        <w:pStyle w:val="a0"/>
        <w:spacing w:line="480" w:lineRule="auto"/>
        <w:jc w:val="center"/>
        <w:rPr>
          <w:rFonts w:asciiTheme="minorHAnsi" w:hAnsiTheme="minorHAnsi"/>
          <w:b/>
          <w:color w:val="000000" w:themeColor="text1"/>
          <w:sz w:val="18"/>
          <w:lang w:val="en-US"/>
        </w:rPr>
      </w:pPr>
      <w:r w:rsidRPr="008B303D">
        <w:rPr>
          <w:rFonts w:asciiTheme="minorHAnsi" w:hAnsiTheme="minorHAnsi"/>
          <w:b/>
          <w:color w:val="000000" w:themeColor="text1"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984"/>
      </w:tblGrid>
      <w:tr w:rsidR="008F3450" w:rsidRPr="008B303D" w:rsidTr="008B303D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Labour force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</w:t>
            </w:r>
          </w:p>
        </w:tc>
      </w:tr>
      <w:tr w:rsidR="008F3450" w:rsidRPr="008B303D" w:rsidTr="008B303D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unemployed</w:t>
            </w:r>
          </w:p>
        </w:tc>
      </w:tr>
      <w:tr w:rsidR="008F3450" w:rsidRPr="008B303D" w:rsidTr="008B303D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3450" w:rsidRPr="008B303D" w:rsidRDefault="008F3450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unemployment rate,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%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10348" w:type="dxa"/>
            <w:gridSpan w:val="11"/>
          </w:tcPr>
          <w:p w:rsidR="008F3450" w:rsidRPr="008B303D" w:rsidRDefault="008F3450" w:rsidP="0021595A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>201</w:t>
            </w:r>
            <w:r w:rsidRPr="008B303D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9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8716,9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8735,7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8744,9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8732,5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8757,5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8762,5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8768,7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8762,9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8772,5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8773,4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8773,7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8773,2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8773,4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8773,6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8773,2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8773,4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8780,8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rPr>
          <w:trHeight w:val="128"/>
        </w:trPr>
        <w:tc>
          <w:tcPr>
            <w:tcW w:w="1034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F3450" w:rsidRPr="008B303D" w:rsidRDefault="008F3450" w:rsidP="0021595A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2020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8786,1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8798,2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8798,0</w:t>
            </w:r>
          </w:p>
        </w:tc>
        <w:tc>
          <w:tcPr>
            <w:tcW w:w="1276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984" w:type="dxa"/>
            <w:vAlign w:val="bottom"/>
          </w:tcPr>
          <w:p w:rsidR="008F3450" w:rsidRPr="008B303D" w:rsidRDefault="008F3450" w:rsidP="0021595A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8F3450" w:rsidRPr="008B303D" w:rsidTr="008B3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21595A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9 236,5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8794,1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8F3450" w:rsidRPr="008B303D" w:rsidRDefault="008F3450" w:rsidP="008F34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</w:tr>
    </w:tbl>
    <w:p w:rsidR="00CA2BF2" w:rsidRPr="008B303D" w:rsidRDefault="00CA2BF2" w:rsidP="008B303D">
      <w:pPr>
        <w:pStyle w:val="2"/>
        <w:rPr>
          <w:rFonts w:asciiTheme="minorHAnsi" w:hAnsiTheme="minorHAnsi"/>
          <w:sz w:val="18"/>
          <w:szCs w:val="18"/>
          <w:lang w:val="en-GB"/>
        </w:rPr>
      </w:pPr>
      <w:r w:rsidRPr="008B303D">
        <w:rPr>
          <w:rFonts w:asciiTheme="minorHAnsi" w:hAnsiTheme="minorHAnsi"/>
          <w:sz w:val="18"/>
          <w:szCs w:val="18"/>
          <w:lang w:val="en-GB"/>
        </w:rPr>
        <w:t>Number of employees in I quarter of 20</w:t>
      </w:r>
      <w:r w:rsidRPr="008B303D">
        <w:rPr>
          <w:rFonts w:asciiTheme="minorHAnsi" w:hAnsiTheme="minorHAnsi"/>
          <w:sz w:val="18"/>
          <w:szCs w:val="18"/>
          <w:lang w:val="kk-KZ"/>
        </w:rPr>
        <w:t>20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843"/>
        <w:gridCol w:w="1843"/>
        <w:gridCol w:w="1984"/>
      </w:tblGrid>
      <w:tr w:rsidR="00CA2BF2" w:rsidRPr="008B303D" w:rsidTr="008B303D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F2" w:rsidRPr="008B303D" w:rsidRDefault="0034323A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</w:t>
            </w:r>
            <w:r w:rsidR="00CA2BF2"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persons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CA2BF2" w:rsidRPr="00C303A8" w:rsidTr="008B303D">
        <w:trPr>
          <w:cantSplit/>
          <w:trHeight w:val="653"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the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</w:t>
            </w:r>
          </w:p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previous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2BF2" w:rsidRPr="008B303D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  <w:tcBorders>
              <w:top w:val="single" w:sz="4" w:space="0" w:color="auto"/>
            </w:tcBorders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employees</w:t>
            </w:r>
            <w:r w:rsidRPr="008B303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A2BF2" w:rsidRPr="008B303D" w:rsidRDefault="00CA2BF2" w:rsidP="00486237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6 747,1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A2BF2" w:rsidRPr="008B303D" w:rsidRDefault="00CA2BF2" w:rsidP="00486237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A2BF2" w:rsidRPr="008B303D" w:rsidRDefault="00CA2BF2" w:rsidP="00486237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2 825,9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67,6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94,3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641,4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98,7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195,3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299,7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Water supply; sewer system, the control over gathering and distribution of waste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96,8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165,2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96,2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174,2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231,8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44,4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104,0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58,8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78,4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16,3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97,5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94,0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95,9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94,4</w:t>
            </w:r>
          </w:p>
        </w:tc>
      </w:tr>
      <w:tr w:rsidR="00CA2BF2" w:rsidRPr="008B303D" w:rsidTr="008B303D">
        <w:trPr>
          <w:cantSplit/>
          <w:trHeight w:val="80"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235,8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481,3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390,4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</w:tr>
      <w:tr w:rsidR="00CA2BF2" w:rsidRPr="008B303D" w:rsidTr="008B303D">
        <w:trPr>
          <w:cantSplit/>
        </w:trPr>
        <w:tc>
          <w:tcPr>
            <w:tcW w:w="4678" w:type="dxa"/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47,4</w:t>
            </w:r>
          </w:p>
        </w:tc>
        <w:tc>
          <w:tcPr>
            <w:tcW w:w="1843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104,3</w:t>
            </w:r>
          </w:p>
        </w:tc>
        <w:tc>
          <w:tcPr>
            <w:tcW w:w="1984" w:type="dxa"/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</w:tr>
      <w:tr w:rsidR="00CA2BF2" w:rsidRPr="008B303D" w:rsidTr="00A23C32">
        <w:trPr>
          <w:cantSplit/>
          <w:trHeight w:val="135"/>
        </w:trPr>
        <w:tc>
          <w:tcPr>
            <w:tcW w:w="4678" w:type="dxa"/>
            <w:tcBorders>
              <w:bottom w:val="single" w:sz="4" w:space="0" w:color="auto"/>
            </w:tcBorders>
          </w:tcPr>
          <w:p w:rsidR="00CA2BF2" w:rsidRPr="008B303D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A2BF2" w:rsidRPr="008B303D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120,1</w:t>
            </w:r>
          </w:p>
        </w:tc>
      </w:tr>
    </w:tbl>
    <w:p w:rsidR="0012173E" w:rsidRPr="008B303D" w:rsidRDefault="00CA2BF2" w:rsidP="0012173E">
      <w:pPr>
        <w:pStyle w:val="a4"/>
        <w:spacing w:before="0"/>
        <w:ind w:left="-142" w:firstLine="284"/>
        <w:rPr>
          <w:rFonts w:asciiTheme="minorHAnsi" w:hAnsiTheme="minorHAnsi"/>
          <w:color w:val="000000" w:themeColor="text1"/>
          <w:sz w:val="14"/>
          <w:lang w:val="en-US"/>
        </w:rPr>
      </w:pPr>
      <w:r w:rsidRPr="008B303D">
        <w:rPr>
          <w:rFonts w:asciiTheme="minorHAnsi" w:hAnsiTheme="minorHAnsi"/>
          <w:color w:val="000000" w:themeColor="text1"/>
          <w:sz w:val="14"/>
          <w:vertAlign w:val="superscript"/>
        </w:rPr>
        <w:t>*</w:t>
      </w:r>
      <w:r w:rsidRPr="008B303D">
        <w:rPr>
          <w:rFonts w:asciiTheme="minorHAnsi" w:hAnsiTheme="minorHAnsi"/>
          <w:color w:val="000000" w:themeColor="text1"/>
          <w:sz w:val="14"/>
          <w:lang w:val="en-GB"/>
        </w:rPr>
        <w:t>Calculated data.</w:t>
      </w:r>
    </w:p>
    <w:p w:rsidR="006E2656" w:rsidRPr="008B303D" w:rsidRDefault="006E2656" w:rsidP="008B303D">
      <w:pPr>
        <w:pStyle w:val="ab"/>
        <w:spacing w:line="36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8B303D">
        <w:rPr>
          <w:rFonts w:asciiTheme="minorHAnsi" w:hAnsiTheme="minorHAnsi"/>
          <w:color w:val="000000" w:themeColor="text1"/>
          <w:sz w:val="18"/>
          <w:szCs w:val="18"/>
          <w:lang w:val="en-GB"/>
        </w:rPr>
        <w:t>Average monthly wage per employee by economic activities in I quarter of 20</w:t>
      </w:r>
      <w:r w:rsidRPr="008B303D">
        <w:rPr>
          <w:rFonts w:asciiTheme="minorHAnsi" w:hAnsiTheme="minorHAnsi"/>
          <w:color w:val="000000" w:themeColor="text1"/>
          <w:sz w:val="18"/>
          <w:szCs w:val="18"/>
          <w:lang w:val="en-US"/>
        </w:rPr>
        <w:t>20</w:t>
      </w:r>
    </w:p>
    <w:tbl>
      <w:tblPr>
        <w:tblW w:w="1034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559"/>
        <w:gridCol w:w="71"/>
        <w:gridCol w:w="1488"/>
        <w:gridCol w:w="1488"/>
        <w:gridCol w:w="1489"/>
      </w:tblGrid>
      <w:tr w:rsidR="006E2656" w:rsidRPr="008B303D" w:rsidTr="00486237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56" w:rsidRPr="008B303D" w:rsidRDefault="006E2656" w:rsidP="00486237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56" w:rsidRPr="008B303D" w:rsidRDefault="006E2656" w:rsidP="00486237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</w:tr>
      <w:tr w:rsidR="006E2656" w:rsidRPr="00C303A8" w:rsidTr="0048623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56" w:rsidRPr="008B303D" w:rsidRDefault="006E2656" w:rsidP="00486237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656" w:rsidRPr="008B303D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6E2656" w:rsidRPr="008B303D" w:rsidTr="00486237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All economic activities</w:t>
            </w:r>
            <w:r w:rsidR="00B16258" w:rsidRPr="008B303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200 332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96,2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105 140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82,6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80,8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271 788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96,9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111,5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105,2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435 018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108,5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99,4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102,4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219 407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93,6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115,9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91,6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109,3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173 026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90,3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88,4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103,7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125 524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94,6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92,6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244 730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95,4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93,3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184 919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245 754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96,7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167 306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114,7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93,6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305 366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371 081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92,2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90,2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108,4</w:t>
            </w:r>
          </w:p>
        </w:tc>
      </w:tr>
      <w:tr w:rsidR="006E2656" w:rsidRPr="008B303D" w:rsidTr="00486237">
        <w:trPr>
          <w:cantSplit/>
          <w:trHeight w:val="148"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176 800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89,7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338 652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90,7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114,3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88,7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107,8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212 738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93,8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161 479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87,9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120,4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86,0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113,6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154 604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140,6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107,9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132,6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152 424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131,6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124,2</w:t>
            </w:r>
          </w:p>
        </w:tc>
      </w:tr>
      <w:tr w:rsidR="006E2656" w:rsidRPr="008B303D" w:rsidTr="00486237">
        <w:trPr>
          <w:cantSplit/>
          <w:trHeight w:val="155"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150 363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92,2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116,8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90,2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6E2656" w:rsidRPr="008B303D" w:rsidTr="00486237">
        <w:trPr>
          <w:cantSplit/>
          <w:trHeight w:val="204"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214 583</w:t>
            </w:r>
          </w:p>
        </w:tc>
        <w:tc>
          <w:tcPr>
            <w:tcW w:w="155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104,3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94,3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98,4</w:t>
            </w:r>
          </w:p>
        </w:tc>
      </w:tr>
      <w:tr w:rsidR="006E2656" w:rsidRPr="00C303A8" w:rsidTr="00486237">
        <w:trPr>
          <w:cantSplit/>
        </w:trPr>
        <w:tc>
          <w:tcPr>
            <w:tcW w:w="10348" w:type="dxa"/>
            <w:gridSpan w:val="7"/>
            <w:vAlign w:val="center"/>
          </w:tcPr>
          <w:p w:rsidR="006E2656" w:rsidRPr="008B303D" w:rsidRDefault="006E2656" w:rsidP="006E2656">
            <w:pPr>
              <w:pStyle w:val="af0"/>
              <w:ind w:left="2041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vAlign w:val="bottom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220 087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117,2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95,5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110,6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104 639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82,5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80,7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106,1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272 465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111,5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435 614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108,3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219 904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116,1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91,6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172 338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110,1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103,9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125 955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92,9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245 057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95,2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93,2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106,6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187 906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108,8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95,9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102,6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246 632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167 378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114,9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108,4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314 376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115,3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375 027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92,0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116,1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90,0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186 714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87,7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356 808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91,3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89,3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106,6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229 060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94,5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97,2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169 166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87,7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120,2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85,8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113,4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186 010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141,9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107,0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133,9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157 725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133,9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126,3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166 183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87,8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488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85,9</w:t>
            </w:r>
          </w:p>
        </w:tc>
        <w:tc>
          <w:tcPr>
            <w:tcW w:w="1489" w:type="dxa"/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104,9</w:t>
            </w:r>
          </w:p>
        </w:tc>
      </w:tr>
      <w:tr w:rsidR="006E2656" w:rsidRPr="008B303D" w:rsidTr="00486237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6E2656" w:rsidRPr="008B303D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199 247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88,5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91,5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86,6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6E2656" w:rsidRPr="008B303D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86,3</w:t>
            </w:r>
          </w:p>
        </w:tc>
      </w:tr>
    </w:tbl>
    <w:p w:rsidR="006E2656" w:rsidRPr="008B303D" w:rsidRDefault="00B16258" w:rsidP="006E2656">
      <w:pPr>
        <w:pStyle w:val="a4"/>
        <w:spacing w:before="0"/>
        <w:ind w:left="0" w:firstLine="284"/>
        <w:rPr>
          <w:rFonts w:asciiTheme="minorHAnsi" w:hAnsiTheme="minorHAnsi"/>
          <w:color w:val="000000" w:themeColor="text1"/>
          <w:sz w:val="14"/>
          <w:lang w:val="en-US"/>
        </w:rPr>
      </w:pPr>
      <w:r w:rsidRPr="008B303D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6E2656" w:rsidRPr="008B303D">
        <w:rPr>
          <w:rFonts w:asciiTheme="minorHAnsi" w:hAnsiTheme="minorHAnsi"/>
          <w:color w:val="000000" w:themeColor="text1"/>
          <w:sz w:val="14"/>
          <w:lang w:val="en-US"/>
        </w:rPr>
        <w:t>Excluding small enterprises engaged in business activity.</w:t>
      </w:r>
    </w:p>
    <w:p w:rsidR="004E1446" w:rsidRPr="008B303D" w:rsidRDefault="00E70078" w:rsidP="008B303D">
      <w:pPr>
        <w:pStyle w:val="ab"/>
        <w:pageBreakBefore/>
        <w:spacing w:after="0"/>
        <w:jc w:val="left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8B303D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Prices statistics</w:t>
      </w:r>
    </w:p>
    <w:p w:rsidR="00025DAF" w:rsidRPr="008B303D" w:rsidRDefault="00025DAF" w:rsidP="0012173E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8B303D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Price indices by sector of economy</w:t>
      </w:r>
    </w:p>
    <w:p w:rsidR="00025DAF" w:rsidRPr="008B303D" w:rsidRDefault="00025DAF" w:rsidP="008B303D">
      <w:pPr>
        <w:pStyle w:val="a6"/>
        <w:ind w:left="7200" w:right="-29" w:firstLine="72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proofErr w:type="gramStart"/>
      <w:r w:rsidRPr="008B303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in</w:t>
      </w:r>
      <w:proofErr w:type="gramEnd"/>
      <w:r w:rsidRPr="008B303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percent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559"/>
        <w:gridCol w:w="1417"/>
        <w:gridCol w:w="1134"/>
        <w:gridCol w:w="2977"/>
      </w:tblGrid>
      <w:tr w:rsidR="00025DAF" w:rsidRPr="00C303A8" w:rsidTr="008B303D">
        <w:trPr>
          <w:cantSplit/>
          <w:trHeight w:val="289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to </w:t>
            </w:r>
          </w:p>
          <w:p w:rsidR="00025DAF" w:rsidRPr="008B303D" w:rsidRDefault="00025DAF" w:rsidP="008B303D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April 20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to previous December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January-May 2020 to </w:t>
            </w:r>
          </w:p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January-May  2019</w:t>
            </w:r>
          </w:p>
        </w:tc>
      </w:tr>
      <w:tr w:rsidR="00025DAF" w:rsidRPr="008B303D" w:rsidTr="008B303D">
        <w:trPr>
          <w:cantSplit/>
          <w:trHeight w:val="278"/>
        </w:trPr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DAF" w:rsidRPr="008B303D" w:rsidRDefault="00050F6C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info: </w:t>
            </w:r>
            <w:r w:rsidR="00025DAF"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201</w:t>
            </w:r>
            <w:r w:rsidR="00025DAF"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25DAF" w:rsidRPr="008B303D" w:rsidRDefault="00025DAF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109,6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arketable services for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106,9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116,0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</w:t>
            </w:r>
            <w:r w:rsidRPr="008B303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0"/>
              <w:ind w:left="-108" w:right="-30" w:firstLine="7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0"/>
              <w:ind w:left="-108" w:right="-30" w:firstLine="7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0"/>
              <w:ind w:left="-108" w:right="-30" w:firstLine="7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0"/>
              <w:ind w:left="-108" w:right="-30" w:firstLine="7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025DAF" w:rsidRPr="008B303D" w:rsidTr="008B303D">
        <w:trPr>
          <w:cantSplit/>
          <w:trHeight w:val="27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Freight transportation t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ariff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102.5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</w:t>
            </w: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025DAF" w:rsidRPr="008B303D" w:rsidTr="008B303D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DAF" w:rsidRPr="008B303D" w:rsidRDefault="00025DAF" w:rsidP="0050466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5DAF" w:rsidRPr="008B303D" w:rsidRDefault="00025DAF" w:rsidP="008B303D">
            <w:pPr>
              <w:pStyle w:val="af0"/>
              <w:ind w:left="-108" w:firstLine="7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B303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</w:tr>
    </w:tbl>
    <w:p w:rsidR="004E1446" w:rsidRPr="008B303D" w:rsidRDefault="00D65993" w:rsidP="004E1446">
      <w:pPr>
        <w:pStyle w:val="2"/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8B303D">
        <w:rPr>
          <w:rFonts w:asciiTheme="minorHAnsi" w:hAnsiTheme="minorHAnsi" w:cs="Calibri"/>
          <w:color w:val="000000" w:themeColor="text1"/>
          <w:sz w:val="20"/>
          <w:lang w:val="en-GB"/>
        </w:rPr>
        <w:t>Gross</w:t>
      </w:r>
      <w:r w:rsidRPr="008B303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domestic product</w:t>
      </w:r>
      <w:r w:rsidR="00F970A8" w:rsidRPr="008B303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by method of production</w:t>
      </w:r>
    </w:p>
    <w:p w:rsidR="00493C5C" w:rsidRPr="008B303D" w:rsidRDefault="00701A66" w:rsidP="008B303D">
      <w:pPr>
        <w:pStyle w:val="ab"/>
        <w:spacing w:before="0"/>
        <w:rPr>
          <w:rFonts w:asciiTheme="minorHAnsi" w:hAnsiTheme="minorHAnsi"/>
          <w:color w:val="000000" w:themeColor="text1"/>
          <w:lang w:val="en-US"/>
        </w:rPr>
      </w:pPr>
      <w:r w:rsidRPr="008B303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GDP production</w:t>
      </w:r>
      <w:r w:rsidR="00B16258" w:rsidRPr="008B303D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828"/>
        <w:gridCol w:w="1559"/>
        <w:gridCol w:w="1701"/>
        <w:gridCol w:w="1559"/>
        <w:gridCol w:w="1701"/>
      </w:tblGrid>
      <w:tr w:rsidR="00AA12A3" w:rsidRPr="008B303D" w:rsidTr="008B303D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January-March 2020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GDP structure, %</w:t>
            </w:r>
          </w:p>
        </w:tc>
      </w:tr>
      <w:tr w:rsidR="00AA12A3" w:rsidRPr="008B303D" w:rsidTr="008B303D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2A3" w:rsidRPr="008B303D" w:rsidRDefault="00AA12A3" w:rsidP="005B0030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A12A3" w:rsidRPr="008B303D" w:rsidRDefault="00AA12A3" w:rsidP="005B0030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AA12A3" w:rsidRPr="008B303D" w:rsidTr="008B303D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14 305 004,8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A12A3" w:rsidRPr="008B303D" w:rsidRDefault="00AA12A3" w:rsidP="005B0030">
            <w:pPr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A12A3" w:rsidRPr="008B303D" w:rsidRDefault="00AA12A3" w:rsidP="005B0030">
            <w:pPr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A12A3" w:rsidRPr="008B303D" w:rsidRDefault="00AA12A3" w:rsidP="005B0030">
            <w:pPr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5 253 562,1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36,7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315 348,8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2,2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4 425 583,6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30,9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2 241 542,3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15,6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1 854 349,2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13,0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282 839,8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98,9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46 852,3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0,3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512 629,7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3,6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8 012 226,8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56,0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2 087 934,2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14,6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1 125 481,2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7,9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145 065,6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97,6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1,0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234 856,7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1,6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703 250,0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136,6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1 105 227,5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7,7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768 395,2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5,4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362 675,2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272 782,6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1,9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424 019,4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3,0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314 376,4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2,2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96 329,3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0,7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361 250,6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10 582,9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0,1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13 265 788,9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1559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701" w:type="dxa"/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92,7</w:t>
            </w:r>
          </w:p>
        </w:tc>
      </w:tr>
      <w:tr w:rsidR="00AA12A3" w:rsidRPr="008B303D" w:rsidTr="008B303D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AA12A3" w:rsidRPr="008B303D" w:rsidRDefault="00AA12A3" w:rsidP="005B0030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8B303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AA12A3" w:rsidRPr="008B303D" w:rsidRDefault="00AA12A3" w:rsidP="005B0030">
            <w:pPr>
              <w:ind w:left="-37" w:firstLine="141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1 039 215,9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97,2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:rsidR="00AA12A3" w:rsidRPr="008B303D" w:rsidRDefault="00AA12A3" w:rsidP="005B0030">
            <w:pPr>
              <w:ind w:left="-37"/>
              <w:jc w:val="righ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B303D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7,3</w:t>
            </w:r>
          </w:p>
        </w:tc>
      </w:tr>
    </w:tbl>
    <w:p w:rsidR="00AA12A3" w:rsidRPr="008B303D" w:rsidRDefault="00B16258" w:rsidP="00AA12A3">
      <w:pPr>
        <w:ind w:left="284" w:firstLine="0"/>
        <w:rPr>
          <w:rFonts w:asciiTheme="minorHAnsi" w:hAnsiTheme="minorHAnsi"/>
          <w:color w:val="000000" w:themeColor="text1"/>
          <w:sz w:val="14"/>
          <w:szCs w:val="14"/>
        </w:rPr>
      </w:pPr>
      <w:r w:rsidRPr="008B303D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AA12A3" w:rsidRPr="008B303D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P</w:t>
      </w:r>
      <w:r w:rsidR="00AA12A3"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reliminary</w:t>
      </w:r>
      <w:r w:rsidR="00AA12A3" w:rsidRPr="008B303D">
        <w:rPr>
          <w:rFonts w:asciiTheme="minorHAnsi" w:hAnsiTheme="minorHAnsi"/>
          <w:i/>
          <w:color w:val="000000" w:themeColor="text1"/>
          <w:sz w:val="14"/>
          <w:szCs w:val="14"/>
        </w:rPr>
        <w:t xml:space="preserve"> </w:t>
      </w:r>
      <w:r w:rsidR="00AA12A3" w:rsidRPr="008B303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data</w:t>
      </w:r>
      <w:r w:rsidR="00AA12A3" w:rsidRPr="008B303D">
        <w:rPr>
          <w:rFonts w:asciiTheme="minorHAnsi" w:hAnsiTheme="minorHAnsi"/>
          <w:i/>
          <w:color w:val="000000" w:themeColor="text1"/>
          <w:sz w:val="14"/>
          <w:szCs w:val="14"/>
        </w:rPr>
        <w:t>.</w:t>
      </w:r>
    </w:p>
    <w:p w:rsidR="007F28C0" w:rsidRPr="00064512" w:rsidRDefault="007F28C0" w:rsidP="00BD11BE">
      <w:pPr>
        <w:pStyle w:val="afd"/>
        <w:spacing w:before="240"/>
        <w:ind w:firstLine="0"/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</w:pPr>
      <w:r w:rsidRPr="00064512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</w:rPr>
        <w:t>Investments</w:t>
      </w:r>
      <w:r w:rsidRPr="00064512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  <w:t xml:space="preserve"> statistics</w:t>
      </w:r>
    </w:p>
    <w:p w:rsidR="00776E83" w:rsidRPr="00064512" w:rsidRDefault="00776E83" w:rsidP="00F23D71">
      <w:pPr>
        <w:pStyle w:val="ab"/>
        <w:spacing w:after="60"/>
        <w:rPr>
          <w:rFonts w:asciiTheme="minorHAnsi" w:hAnsiTheme="minorHAnsi"/>
          <w:snapToGrid w:val="0"/>
          <w:color w:val="000000" w:themeColor="text1"/>
          <w:sz w:val="18"/>
          <w:szCs w:val="18"/>
        </w:rPr>
      </w:pPr>
      <w:r w:rsidRPr="00064512">
        <w:rPr>
          <w:rFonts w:asciiTheme="minorHAnsi" w:hAnsiTheme="minorHAnsi"/>
          <w:snapToGrid w:val="0"/>
          <w:color w:val="000000" w:themeColor="text1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2055"/>
        <w:gridCol w:w="2055"/>
        <w:gridCol w:w="2410"/>
      </w:tblGrid>
      <w:tr w:rsidR="00167864" w:rsidRPr="00C303A8" w:rsidTr="00064512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Info: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>January-May 2019 as % of total</w:t>
            </w:r>
          </w:p>
        </w:tc>
      </w:tr>
      <w:tr w:rsidR="00167864" w:rsidRPr="00064512" w:rsidTr="00064512">
        <w:trPr>
          <w:cantSplit/>
          <w:trHeight w:val="126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single" w:sz="4" w:space="0" w:color="auto"/>
            </w:tcBorders>
          </w:tcPr>
          <w:p w:rsidR="00167864" w:rsidRPr="00064512" w:rsidRDefault="00167864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3 975 187</w:t>
            </w: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bookmarkStart w:id="0" w:name="OLE_LINK2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  <w:bookmarkEnd w:id="0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167864" w:rsidRPr="00064512" w:rsidTr="00064512">
        <w:trPr>
          <w:cantSplit/>
          <w:trHeight w:val="50"/>
        </w:trPr>
        <w:tc>
          <w:tcPr>
            <w:tcW w:w="3828" w:type="dxa"/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2055" w:type="dxa"/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55" w:type="dxa"/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410" w:type="dxa"/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167864" w:rsidRPr="00064512" w:rsidTr="00064512">
        <w:trPr>
          <w:cantSplit/>
        </w:trPr>
        <w:tc>
          <w:tcPr>
            <w:tcW w:w="3828" w:type="dxa"/>
          </w:tcPr>
          <w:p w:rsidR="00167864" w:rsidRPr="00064512" w:rsidRDefault="00167864" w:rsidP="005B0030">
            <w:pPr>
              <w:pStyle w:val="a9"/>
              <w:ind w:left="105" w:firstLine="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2 033 290</w:t>
            </w:r>
          </w:p>
        </w:tc>
        <w:tc>
          <w:tcPr>
            <w:tcW w:w="2055" w:type="dxa"/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2410" w:type="dxa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                                                             43,2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</w:tcPr>
          <w:p w:rsidR="00167864" w:rsidRPr="00064512" w:rsidRDefault="00167864" w:rsidP="005B0030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985 159</w:t>
            </w:r>
          </w:p>
        </w:tc>
        <w:tc>
          <w:tcPr>
            <w:tcW w:w="2055" w:type="dxa"/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2410" w:type="dxa"/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31,1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956 738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25,7</w:t>
            </w:r>
          </w:p>
        </w:tc>
      </w:tr>
    </w:tbl>
    <w:p w:rsidR="00776E83" w:rsidRPr="00064512" w:rsidRDefault="00776E83" w:rsidP="00F23D71">
      <w:pPr>
        <w:pStyle w:val="ab"/>
        <w:spacing w:after="6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lastRenderedPageBreak/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260"/>
        <w:gridCol w:w="3260"/>
      </w:tblGrid>
      <w:tr w:rsidR="00167864" w:rsidRPr="00064512" w:rsidTr="00064512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167864" w:rsidRPr="00064512" w:rsidTr="00064512">
        <w:trPr>
          <w:cantSplit/>
          <w:trHeight w:val="238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864" w:rsidRPr="00064512" w:rsidRDefault="00167864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as % of total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3 975 187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167864" w:rsidRPr="00C303A8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67864" w:rsidRPr="00064512" w:rsidTr="00064512">
        <w:trPr>
          <w:cantSplit/>
          <w:trHeight w:val="1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budgetary funds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431 205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10,9</w:t>
            </w:r>
          </w:p>
        </w:tc>
      </w:tr>
      <w:tr w:rsidR="00167864" w:rsidRPr="00064512" w:rsidTr="00064512">
        <w:trPr>
          <w:cantSplit/>
          <w:trHeight w:val="1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own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3 219 305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bank credits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81 139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9 103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foreign investments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243 538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6,1</w:t>
            </w: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67864" w:rsidRPr="00064512" w:rsidRDefault="00167864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167864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7864" w:rsidRPr="00064512" w:rsidRDefault="00167864" w:rsidP="005B0030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borrowed funds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74 585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864" w:rsidRPr="00064512" w:rsidRDefault="00167864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</w:tr>
    </w:tbl>
    <w:p w:rsidR="00776E83" w:rsidRPr="00064512" w:rsidRDefault="00776E83" w:rsidP="00776E83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snapToGrid w:val="0"/>
          <w:color w:val="000000" w:themeColor="text1"/>
          <w:sz w:val="18"/>
          <w:szCs w:val="18"/>
          <w:lang w:val="en-US"/>
        </w:rPr>
        <w:t>Fixed capital investments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828"/>
        <w:gridCol w:w="2173"/>
        <w:gridCol w:w="2173"/>
        <w:gridCol w:w="2174"/>
      </w:tblGrid>
      <w:tr w:rsidR="00D169F7" w:rsidRPr="00064512" w:rsidTr="00064512">
        <w:trPr>
          <w:cantSplit/>
          <w:trHeight w:val="195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F7" w:rsidRPr="00064512" w:rsidRDefault="00D169F7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9F7" w:rsidRPr="00064512" w:rsidRDefault="00D169F7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D169F7" w:rsidRPr="00064512" w:rsidTr="00064512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F7" w:rsidRPr="00064512" w:rsidRDefault="00D169F7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F7" w:rsidRPr="00064512" w:rsidRDefault="00D169F7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F7" w:rsidRPr="00064512" w:rsidRDefault="00D169F7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9F7" w:rsidRPr="00064512" w:rsidRDefault="00D169F7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as %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D169F7" w:rsidRPr="00064512" w:rsidRDefault="00D169F7" w:rsidP="00AB49C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3 975 187</w:t>
            </w:r>
          </w:p>
        </w:tc>
        <w:tc>
          <w:tcPr>
            <w:tcW w:w="2173" w:type="dxa"/>
            <w:tcBorders>
              <w:top w:val="single" w:sz="4" w:space="0" w:color="auto"/>
            </w:tcBorders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174" w:type="dxa"/>
            <w:tcBorders>
              <w:top w:val="single" w:sz="4" w:space="0" w:color="auto"/>
            </w:tcBorders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173" w:type="dxa"/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73" w:type="dxa"/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74" w:type="dxa"/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169F7" w:rsidRPr="00064512" w:rsidTr="00064512">
        <w:trPr>
          <w:cantSplit/>
          <w:trHeight w:val="271"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agriculture, forestry and fishery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145 088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114,3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industry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2 557 283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95,8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173" w:type="dxa"/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73" w:type="dxa"/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74" w:type="dxa"/>
          </w:tcPr>
          <w:p w:rsidR="00D169F7" w:rsidRPr="00064512" w:rsidRDefault="00D169F7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2 032 964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93,7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260 707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AB49C6">
            <w:pPr>
              <w:ind w:left="318" w:firstLine="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179 603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110,3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AB49C6">
            <w:pPr>
              <w:ind w:left="318" w:firstLine="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84 009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115,5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21 088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49,8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44 841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64,7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transport and warehousing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257 155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90,2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52 644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183,4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33 691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128,4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30 094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105,7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601 857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121,4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13 047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41,4</w:t>
            </w:r>
          </w:p>
        </w:tc>
      </w:tr>
      <w:tr w:rsidR="00D169F7" w:rsidRPr="00064512" w:rsidTr="00064512">
        <w:trPr>
          <w:cantSplit/>
          <w:trHeight w:val="199"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34 902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119,8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21 174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240,4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46 401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89,1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47 711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187,2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</w:tcPr>
          <w:p w:rsidR="00D169F7" w:rsidRPr="00064512" w:rsidRDefault="00D169F7" w:rsidP="005B0030">
            <w:pPr>
              <w:pStyle w:val="afd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60 612</w:t>
            </w:r>
          </w:p>
        </w:tc>
        <w:tc>
          <w:tcPr>
            <w:tcW w:w="2173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2174" w:type="dxa"/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166,5</w:t>
            </w:r>
          </w:p>
        </w:tc>
      </w:tr>
      <w:tr w:rsidR="00D169F7" w:rsidRPr="00064512" w:rsidTr="00064512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D169F7" w:rsidRPr="00064512" w:rsidRDefault="00D169F7" w:rsidP="005B0030">
            <w:pPr>
              <w:pStyle w:val="afd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7 599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:rsidR="00D169F7" w:rsidRPr="00064512" w:rsidRDefault="00D169F7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194,2</w:t>
            </w:r>
          </w:p>
        </w:tc>
      </w:tr>
    </w:tbl>
    <w:p w:rsidR="007F28C0" w:rsidRPr="00064512" w:rsidRDefault="00AB0D09" w:rsidP="00BD11BE">
      <w:pPr>
        <w:pStyle w:val="21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US"/>
        </w:rPr>
        <w:t>Enterprises statistics</w:t>
      </w:r>
    </w:p>
    <w:p w:rsidR="00497C64" w:rsidRPr="00064512" w:rsidRDefault="00497C64" w:rsidP="00F23D71">
      <w:pPr>
        <w:pStyle w:val="ab"/>
        <w:widowControl w:val="0"/>
        <w:spacing w:after="60"/>
        <w:rPr>
          <w:rFonts w:asciiTheme="minorHAnsi" w:hAnsiTheme="minorHAnsi"/>
          <w:bCs/>
          <w:color w:val="000000" w:themeColor="text1"/>
          <w:sz w:val="18"/>
          <w:szCs w:val="18"/>
          <w:lang w:val="kk-KZ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>Registered juridical persons by economic activities and activity</w:t>
      </w:r>
    </w:p>
    <w:p w:rsidR="00486237" w:rsidRPr="00064512" w:rsidRDefault="00486237" w:rsidP="00064512">
      <w:pPr>
        <w:pStyle w:val="a6"/>
        <w:tabs>
          <w:tab w:val="left" w:pos="10319"/>
        </w:tabs>
        <w:spacing w:after="60"/>
        <w:ind w:right="-29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as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of 01.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>06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>20</w:t>
      </w:r>
    </w:p>
    <w:tbl>
      <w:tblPr>
        <w:tblW w:w="10348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417"/>
      </w:tblGrid>
      <w:tr w:rsidR="00486237" w:rsidRPr="00064512" w:rsidTr="00064512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486237" w:rsidRPr="00064512" w:rsidTr="00064512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486237" w:rsidRPr="00064512" w:rsidTr="00064512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6237" w:rsidRPr="00064512" w:rsidRDefault="00486237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486237" w:rsidRPr="00064512" w:rsidTr="00064512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318 319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49 850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169 559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98 910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6 641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18 199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13 836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1 830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6 696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5 310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194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4 236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3 209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1 241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1 398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</w:t>
            </w:r>
          </w:p>
        </w:tc>
      </w:tr>
      <w:tr w:rsidR="00486237" w:rsidRPr="00064512" w:rsidTr="00064512">
        <w:trPr>
          <w:trHeight w:val="63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23 610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16 263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1 624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8 522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6 117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395</w:t>
            </w:r>
          </w:p>
        </w:tc>
      </w:tr>
      <w:tr w:rsidR="00486237" w:rsidRPr="00064512" w:rsidTr="00064512">
        <w:trPr>
          <w:trHeight w:val="14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1 620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1 202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624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402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2 686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1 905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1 055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652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47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60 293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39 837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5 082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15 580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19 175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1 626</w:t>
            </w:r>
          </w:p>
        </w:tc>
      </w:tr>
      <w:tr w:rsidR="00486237" w:rsidRPr="00064512" w:rsidTr="00064512">
        <w:trPr>
          <w:trHeight w:val="10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132 466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86 008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17 048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39 057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29 903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2 361</w:t>
            </w:r>
          </w:p>
        </w:tc>
      </w:tr>
      <w:tr w:rsidR="00486237" w:rsidRPr="00064512" w:rsidTr="00064512">
        <w:trPr>
          <w:trHeight w:val="96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17 581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12 260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1 804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6 590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3 866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271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7 672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5 885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1 425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3 028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1 432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52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12 006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8 524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1 630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4 639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2 255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9 483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6 177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1 005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3 829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1 343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114</w:t>
            </w:r>
          </w:p>
        </w:tc>
      </w:tr>
      <w:tr w:rsidR="00486237" w:rsidRPr="00064512" w:rsidTr="00064512">
        <w:trPr>
          <w:trHeight w:val="202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18 347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13 828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1 009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9 898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2 921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247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30 958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21 514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2 809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12 409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6 296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334</w:t>
            </w:r>
          </w:p>
        </w:tc>
      </w:tr>
      <w:tr w:rsidR="00486237" w:rsidRPr="00064512" w:rsidTr="00064512">
        <w:trPr>
          <w:trHeight w:val="70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19 758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14 803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2 067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8 806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3 930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195</w:t>
            </w:r>
          </w:p>
        </w:tc>
      </w:tr>
      <w:tr w:rsidR="00486237" w:rsidRPr="00064512" w:rsidTr="00064512">
        <w:trPr>
          <w:trHeight w:val="68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9 605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9 294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9 127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35</w:t>
            </w:r>
          </w:p>
        </w:tc>
      </w:tr>
      <w:tr w:rsidR="00486237" w:rsidRPr="00064512" w:rsidTr="00064512">
        <w:trPr>
          <w:trHeight w:val="135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25 006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22 371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1 179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18 282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2 910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164</w:t>
            </w:r>
          </w:p>
        </w:tc>
      </w:tr>
      <w:tr w:rsidR="00486237" w:rsidRPr="00064512" w:rsidTr="00064512">
        <w:trPr>
          <w:trHeight w:val="87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7 663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6 268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568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4 384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1 316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</w:t>
            </w:r>
          </w:p>
        </w:tc>
      </w:tr>
      <w:tr w:rsidR="00486237" w:rsidRPr="00064512" w:rsidTr="00064512">
        <w:trPr>
          <w:trHeight w:val="201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6 652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4 849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825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2 944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1 080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48</w:t>
            </w:r>
          </w:p>
        </w:tc>
      </w:tr>
      <w:tr w:rsidR="00486237" w:rsidRPr="00064512" w:rsidTr="00064512">
        <w:trPr>
          <w:trHeight w:val="149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44 024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30 285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8 936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12 847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8 502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302</w:t>
            </w:r>
          </w:p>
        </w:tc>
      </w:tr>
      <w:tr w:rsidR="00486237" w:rsidRPr="00064512" w:rsidTr="00064512">
        <w:trPr>
          <w:trHeight w:val="149"/>
        </w:trPr>
        <w:tc>
          <w:tcPr>
            <w:tcW w:w="3686" w:type="dxa"/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Activities of households hiring domestic workers; household activities for the production of goods and services for our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lastRenderedPageBreak/>
              <w:t>consumption</w:t>
            </w:r>
          </w:p>
        </w:tc>
        <w:tc>
          <w:tcPr>
            <w:tcW w:w="992" w:type="dxa"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lastRenderedPageBreak/>
              <w:t>-</w:t>
            </w:r>
          </w:p>
        </w:tc>
        <w:tc>
          <w:tcPr>
            <w:tcW w:w="992" w:type="dxa"/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486237" w:rsidRPr="00064512" w:rsidTr="00064512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486237" w:rsidRPr="00064512" w:rsidRDefault="00486237" w:rsidP="00486237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lastRenderedPageBreak/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bottom"/>
          </w:tcPr>
          <w:p w:rsidR="00486237" w:rsidRPr="00064512" w:rsidRDefault="0048623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497C64" w:rsidRPr="00064512" w:rsidRDefault="00497C64" w:rsidP="00497C64">
      <w:pPr>
        <w:pStyle w:val="ab"/>
        <w:widowControl w:val="0"/>
        <w:rPr>
          <w:rFonts w:asciiTheme="minorHAnsi" w:hAnsiTheme="minorHAnsi"/>
          <w:bCs/>
          <w:color w:val="000000" w:themeColor="text1"/>
          <w:sz w:val="18"/>
          <w:szCs w:val="18"/>
          <w:lang w:val="kk-KZ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Registered juridical persons by economic activities and </w:t>
      </w:r>
      <w:r w:rsidRPr="00064512">
        <w:rPr>
          <w:rFonts w:asciiTheme="minorHAnsi" w:hAnsiTheme="minorHAnsi"/>
          <w:bCs/>
          <w:color w:val="000000" w:themeColor="text1"/>
          <w:sz w:val="18"/>
          <w:szCs w:val="18"/>
          <w:lang w:val="en-US"/>
        </w:rPr>
        <w:t>ownership’s forms</w:t>
      </w:r>
    </w:p>
    <w:p w:rsidR="006B6DA4" w:rsidRPr="00064512" w:rsidRDefault="006B6DA4" w:rsidP="00064512">
      <w:pPr>
        <w:pStyle w:val="a6"/>
        <w:spacing w:after="60"/>
        <w:ind w:right="-29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as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of 01.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>06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>20</w:t>
      </w:r>
    </w:p>
    <w:tbl>
      <w:tblPr>
        <w:tblW w:w="10348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417"/>
      </w:tblGrid>
      <w:tr w:rsidR="006B6DA4" w:rsidRPr="00C303A8" w:rsidTr="00064512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which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by </w:t>
            </w:r>
            <w:r w:rsidRPr="00064512"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  <w:t>ownership’s forms</w:t>
            </w:r>
          </w:p>
        </w:tc>
      </w:tr>
      <w:tr w:rsidR="006B6DA4" w:rsidRPr="00064512" w:rsidTr="00064512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6B6DA4" w:rsidRPr="00C303A8" w:rsidTr="00064512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6DA4" w:rsidRPr="00064512" w:rsidRDefault="006B6DA4" w:rsidP="005D7EC5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B6DA4" w:rsidRPr="00064512" w:rsidTr="00064512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25 544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398 939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11 209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27 383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18 199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17 867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399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264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4 236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3 823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413</w:t>
            </w:r>
          </w:p>
        </w:tc>
      </w:tr>
      <w:tr w:rsidR="006B6DA4" w:rsidRPr="00064512" w:rsidTr="00064512">
        <w:trPr>
          <w:trHeight w:val="63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23 610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22 016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1 380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1 573</w:t>
            </w:r>
          </w:p>
        </w:tc>
      </w:tr>
      <w:tr w:rsidR="006B6DA4" w:rsidRPr="00064512" w:rsidTr="00064512">
        <w:trPr>
          <w:trHeight w:val="14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1 620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1 429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93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2 686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2 354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107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60 293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57 274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1 130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85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2 982</w:t>
            </w:r>
          </w:p>
        </w:tc>
      </w:tr>
      <w:tr w:rsidR="006B6DA4" w:rsidRPr="00064512" w:rsidTr="00064512">
        <w:trPr>
          <w:trHeight w:val="10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132 466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119 395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3 634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13 035</w:t>
            </w:r>
          </w:p>
        </w:tc>
      </w:tr>
      <w:tr w:rsidR="006B6DA4" w:rsidRPr="00064512" w:rsidTr="00064512">
        <w:trPr>
          <w:trHeight w:val="96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17 581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16 461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1 081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7 672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6 955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699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12 006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11 261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418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664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9 483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9 089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385</w:t>
            </w:r>
          </w:p>
        </w:tc>
      </w:tr>
      <w:tr w:rsidR="006B6DA4" w:rsidRPr="00064512" w:rsidTr="00064512">
        <w:trPr>
          <w:trHeight w:val="202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18 347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17 598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699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30 958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544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28 741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985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1 673</w:t>
            </w:r>
          </w:p>
        </w:tc>
      </w:tr>
      <w:tr w:rsidR="006B6DA4" w:rsidRPr="00064512" w:rsidTr="00064512">
        <w:trPr>
          <w:trHeight w:val="7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19 758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18 900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766</w:t>
            </w:r>
          </w:p>
        </w:tc>
      </w:tr>
      <w:tr w:rsidR="006B6DA4" w:rsidRPr="00064512" w:rsidTr="00064512">
        <w:trPr>
          <w:trHeight w:val="68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9 605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9 501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6B6DA4" w:rsidRPr="00064512" w:rsidTr="00064512">
        <w:trPr>
          <w:trHeight w:val="135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25 006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12 002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12 607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397</w:t>
            </w:r>
          </w:p>
        </w:tc>
      </w:tr>
      <w:tr w:rsidR="006B6DA4" w:rsidRPr="00064512" w:rsidTr="00064512">
        <w:trPr>
          <w:trHeight w:val="240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7 663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1 273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6 160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230</w:t>
            </w:r>
          </w:p>
        </w:tc>
      </w:tr>
      <w:tr w:rsidR="006B6DA4" w:rsidRPr="00064512" w:rsidTr="00064512">
        <w:trPr>
          <w:trHeight w:val="201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6 652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1 422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4 988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242</w:t>
            </w:r>
          </w:p>
        </w:tc>
      </w:tr>
      <w:tr w:rsidR="006B6DA4" w:rsidRPr="00064512" w:rsidTr="00064512">
        <w:trPr>
          <w:trHeight w:val="149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44 024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41 917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833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2 079</w:t>
            </w:r>
          </w:p>
        </w:tc>
      </w:tr>
      <w:tr w:rsidR="006B6DA4" w:rsidRPr="00064512" w:rsidTr="00064512">
        <w:trPr>
          <w:trHeight w:val="149"/>
        </w:trPr>
        <w:tc>
          <w:tcPr>
            <w:tcW w:w="3686" w:type="dxa"/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6B6DA4" w:rsidRPr="00064512" w:rsidTr="00064512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6B6DA4" w:rsidRPr="00064512" w:rsidRDefault="006B6DA4" w:rsidP="005D7EC5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bottom"/>
          </w:tcPr>
          <w:p w:rsidR="006B6DA4" w:rsidRPr="00064512" w:rsidRDefault="006B6DA4" w:rsidP="006B6DA4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7F28C0" w:rsidRPr="00064512" w:rsidRDefault="007F28C0" w:rsidP="006B6DA4">
      <w:pPr>
        <w:pStyle w:val="21"/>
        <w:tabs>
          <w:tab w:val="left" w:pos="8757"/>
        </w:tabs>
        <w:rPr>
          <w:rFonts w:asciiTheme="minorHAnsi" w:hAnsiTheme="minorHAnsi" w:cs="Calibri"/>
          <w:color w:val="000000" w:themeColor="text1"/>
          <w:sz w:val="20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US"/>
        </w:rPr>
        <w:t>Domestic trade statistics</w:t>
      </w:r>
    </w:p>
    <w:p w:rsidR="00A77923" w:rsidRPr="00064512" w:rsidRDefault="00A77923" w:rsidP="00D831FC">
      <w:pPr>
        <w:pStyle w:val="ab"/>
        <w:spacing w:before="0" w:after="60" w:line="480" w:lineRule="auto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Volume of sales of goods (services)</w:t>
      </w:r>
    </w:p>
    <w:tbl>
      <w:tblPr>
        <w:tblW w:w="4978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85"/>
        <w:gridCol w:w="1666"/>
        <w:gridCol w:w="1666"/>
        <w:gridCol w:w="1666"/>
        <w:gridCol w:w="1664"/>
      </w:tblGrid>
      <w:tr w:rsidR="00567A60" w:rsidRPr="00C303A8" w:rsidTr="00064512">
        <w:trPr>
          <w:cantSplit/>
        </w:trPr>
        <w:tc>
          <w:tcPr>
            <w:tcW w:w="178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567A60" w:rsidRPr="00064512" w:rsidTr="00064512">
        <w:trPr>
          <w:cantSplit/>
          <w:trHeight w:val="298"/>
        </w:trPr>
        <w:tc>
          <w:tcPr>
            <w:tcW w:w="178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January-May 2020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60" w:rsidRPr="00064512" w:rsidRDefault="00567A60" w:rsidP="007F0CF8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</w:t>
            </w:r>
            <w:r w:rsidR="007F0CF8"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A60" w:rsidRPr="00064512" w:rsidRDefault="00567A60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567A60" w:rsidRPr="00064512" w:rsidTr="00064512">
        <w:trPr>
          <w:cantSplit/>
          <w:trHeight w:val="298"/>
        </w:trPr>
        <w:tc>
          <w:tcPr>
            <w:tcW w:w="1781" w:type="pct"/>
            <w:tcBorders>
              <w:top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Wholesale and retail trade; repair of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cars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11 647 568,3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2 343 699,5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87,7 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76,4</w:t>
            </w:r>
          </w:p>
        </w:tc>
      </w:tr>
      <w:tr w:rsidR="00567A60" w:rsidRPr="00064512" w:rsidTr="00064512">
        <w:trPr>
          <w:cantSplit/>
          <w:trHeight w:val="234"/>
        </w:trPr>
        <w:tc>
          <w:tcPr>
            <w:tcW w:w="1781" w:type="pct"/>
          </w:tcPr>
          <w:p w:rsidR="00567A60" w:rsidRPr="00064512" w:rsidRDefault="00567A60" w:rsidP="00504664">
            <w:pPr>
              <w:pStyle w:val="a7"/>
              <w:ind w:firstLine="105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them</w:t>
            </w:r>
          </w:p>
        </w:tc>
        <w:tc>
          <w:tcPr>
            <w:tcW w:w="805" w:type="pct"/>
            <w:vAlign w:val="center"/>
          </w:tcPr>
          <w:p w:rsidR="00567A60" w:rsidRPr="00064512" w:rsidRDefault="00567A60" w:rsidP="0050466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5" w:type="pct"/>
            <w:vAlign w:val="center"/>
          </w:tcPr>
          <w:p w:rsidR="00567A60" w:rsidRPr="00064512" w:rsidRDefault="00567A60" w:rsidP="0050466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5" w:type="pct"/>
            <w:vAlign w:val="center"/>
          </w:tcPr>
          <w:p w:rsidR="00567A60" w:rsidRPr="00064512" w:rsidRDefault="00567A60" w:rsidP="0050466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5" w:type="pct"/>
            <w:vAlign w:val="center"/>
          </w:tcPr>
          <w:p w:rsidR="00567A60" w:rsidRPr="00064512" w:rsidRDefault="00567A60" w:rsidP="0050466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67A60" w:rsidRPr="00064512" w:rsidTr="00064512">
        <w:trPr>
          <w:cantSplit/>
        </w:trPr>
        <w:tc>
          <w:tcPr>
            <w:tcW w:w="1781" w:type="pct"/>
            <w:vAlign w:val="bottom"/>
          </w:tcPr>
          <w:p w:rsidR="00567A60" w:rsidRPr="00064512" w:rsidRDefault="00567A60" w:rsidP="00504664">
            <w:pPr>
              <w:pStyle w:val="a9"/>
              <w:ind w:firstLine="105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Retail trade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3 543 756,9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669 672,5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69,2</w:t>
            </w:r>
          </w:p>
        </w:tc>
      </w:tr>
      <w:tr w:rsidR="00567A60" w:rsidRPr="00C303A8" w:rsidTr="00064512">
        <w:trPr>
          <w:cantSplit/>
        </w:trPr>
        <w:tc>
          <w:tcPr>
            <w:tcW w:w="1781" w:type="pct"/>
            <w:vAlign w:val="bottom"/>
          </w:tcPr>
          <w:p w:rsidR="00567A60" w:rsidRPr="00064512" w:rsidRDefault="00567A60" w:rsidP="00504664">
            <w:pPr>
              <w:pStyle w:val="a9"/>
              <w:ind w:firstLine="105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567A60" w:rsidRPr="00064512" w:rsidTr="00064512">
        <w:trPr>
          <w:cantSplit/>
        </w:trPr>
        <w:tc>
          <w:tcPr>
            <w:tcW w:w="1781" w:type="pct"/>
          </w:tcPr>
          <w:p w:rsidR="00567A60" w:rsidRPr="00064512" w:rsidRDefault="00567A60" w:rsidP="00504664">
            <w:pPr>
              <w:pStyle w:val="a9"/>
              <w:ind w:firstLine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805" w:type="pct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2 196 284,0</w:t>
            </w:r>
          </w:p>
        </w:tc>
        <w:tc>
          <w:tcPr>
            <w:tcW w:w="805" w:type="pct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453 496,8</w:t>
            </w:r>
          </w:p>
        </w:tc>
        <w:tc>
          <w:tcPr>
            <w:tcW w:w="805" w:type="pct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93,5</w:t>
            </w:r>
          </w:p>
        </w:tc>
        <w:tc>
          <w:tcPr>
            <w:tcW w:w="805" w:type="pct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82,6</w:t>
            </w:r>
          </w:p>
        </w:tc>
      </w:tr>
      <w:tr w:rsidR="00567A60" w:rsidRPr="00064512" w:rsidTr="00064512">
        <w:trPr>
          <w:cantSplit/>
        </w:trPr>
        <w:tc>
          <w:tcPr>
            <w:tcW w:w="1781" w:type="pct"/>
            <w:vAlign w:val="bottom"/>
          </w:tcPr>
          <w:p w:rsidR="00567A60" w:rsidRPr="00064512" w:rsidRDefault="00567A60" w:rsidP="00504664">
            <w:pPr>
              <w:pStyle w:val="a9"/>
              <w:ind w:firstLine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1 347 472,9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216 175,7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51,6</w:t>
            </w:r>
          </w:p>
        </w:tc>
      </w:tr>
      <w:tr w:rsidR="00567A60" w:rsidRPr="00064512" w:rsidTr="00064512">
        <w:trPr>
          <w:cantSplit/>
        </w:trPr>
        <w:tc>
          <w:tcPr>
            <w:tcW w:w="1781" w:type="pct"/>
            <w:vAlign w:val="bottom"/>
          </w:tcPr>
          <w:p w:rsidR="00567A60" w:rsidRPr="00064512" w:rsidRDefault="00567A60" w:rsidP="00504664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%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38,0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32,3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805" w:type="pct"/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567A60" w:rsidRPr="00064512" w:rsidTr="00064512">
        <w:trPr>
          <w:cantSplit/>
        </w:trPr>
        <w:tc>
          <w:tcPr>
            <w:tcW w:w="1781" w:type="pct"/>
            <w:tcBorders>
              <w:bottom w:val="single" w:sz="4" w:space="0" w:color="auto"/>
            </w:tcBorders>
            <w:vAlign w:val="bottom"/>
          </w:tcPr>
          <w:p w:rsidR="00567A60" w:rsidRPr="00064512" w:rsidRDefault="00567A60" w:rsidP="00504664">
            <w:pPr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567A60" w:rsidRPr="00064512" w:rsidRDefault="00567A60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7 929 807,0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567A60" w:rsidRPr="00064512" w:rsidRDefault="00567A60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1 668 428,0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:rsidR="00567A60" w:rsidRPr="00064512" w:rsidRDefault="00567A60" w:rsidP="00504664">
            <w:pPr>
              <w:pStyle w:val="af0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83,6</w:t>
            </w:r>
          </w:p>
        </w:tc>
      </w:tr>
    </w:tbl>
    <w:p w:rsidR="007F28C0" w:rsidRPr="00064512" w:rsidRDefault="007F28C0" w:rsidP="001C17C5">
      <w:pPr>
        <w:pStyle w:val="21"/>
        <w:pageBreakBefore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Foreign and mutual</w:t>
      </w:r>
      <w:r w:rsidRPr="00064512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trade statistics</w:t>
      </w:r>
    </w:p>
    <w:p w:rsidR="000256AA" w:rsidRPr="00064512" w:rsidRDefault="000256AA" w:rsidP="00064512">
      <w:pPr>
        <w:pStyle w:val="ab"/>
        <w:spacing w:before="80" w:after="60" w:line="480" w:lineRule="auto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External trade turnover</w:t>
      </w:r>
    </w:p>
    <w:tbl>
      <w:tblPr>
        <w:tblW w:w="1034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694"/>
        <w:gridCol w:w="2695"/>
        <w:gridCol w:w="2695"/>
      </w:tblGrid>
      <w:tr w:rsidR="008855CC" w:rsidRPr="00C303A8" w:rsidTr="00064512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C" w:rsidRPr="00064512" w:rsidRDefault="008855CC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C" w:rsidRPr="00064512" w:rsidRDefault="008855CC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January-April 2020,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C" w:rsidRPr="00064512" w:rsidRDefault="008855CC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% to January-April 20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CC" w:rsidRPr="00064512" w:rsidRDefault="008855CC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Info: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 xml:space="preserve">January-April 2019 </w:t>
            </w:r>
          </w:p>
          <w:p w:rsidR="008855CC" w:rsidRPr="00064512" w:rsidRDefault="008855CC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 January-April 2018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8855CC" w:rsidRPr="00064512" w:rsidRDefault="008855CC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28 173,6</w:t>
            </w:r>
          </w:p>
        </w:tc>
        <w:tc>
          <w:tcPr>
            <w:tcW w:w="2695" w:type="dxa"/>
            <w:tcBorders>
              <w:top w:val="single" w:sz="4" w:space="0" w:color="auto"/>
            </w:tcBorders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97,5</w:t>
            </w:r>
          </w:p>
        </w:tc>
        <w:tc>
          <w:tcPr>
            <w:tcW w:w="2695" w:type="dxa"/>
            <w:tcBorders>
              <w:top w:val="single" w:sz="4" w:space="0" w:color="auto"/>
            </w:tcBorders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694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18 367,8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CIS countries</w:t>
            </w:r>
          </w:p>
          <w:p w:rsidR="008855CC" w:rsidRPr="00064512" w:rsidRDefault="008855CC" w:rsidP="005B0030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694" w:type="dxa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2 603,4</w:t>
            </w:r>
          </w:p>
        </w:tc>
        <w:tc>
          <w:tcPr>
            <w:tcW w:w="2695" w:type="dxa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79,8</w:t>
            </w:r>
          </w:p>
        </w:tc>
        <w:tc>
          <w:tcPr>
            <w:tcW w:w="2695" w:type="dxa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109,0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EAEU co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untries</w:t>
            </w:r>
          </w:p>
        </w:tc>
        <w:tc>
          <w:tcPr>
            <w:tcW w:w="2694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1 606,6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83,5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694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15 764,4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96,7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Import</w:t>
            </w:r>
          </w:p>
        </w:tc>
        <w:tc>
          <w:tcPr>
            <w:tcW w:w="2694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9 805,8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95,0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CIS countries</w:t>
            </w:r>
          </w:p>
          <w:p w:rsidR="008855CC" w:rsidRPr="00064512" w:rsidRDefault="008855CC" w:rsidP="005B0030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694" w:type="dxa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4 411,1</w:t>
            </w:r>
          </w:p>
        </w:tc>
        <w:tc>
          <w:tcPr>
            <w:tcW w:w="2695" w:type="dxa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93,3</w:t>
            </w:r>
          </w:p>
        </w:tc>
        <w:tc>
          <w:tcPr>
            <w:tcW w:w="2695" w:type="dxa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95,9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</w:tcPr>
          <w:p w:rsidR="008855CC" w:rsidRPr="00064512" w:rsidRDefault="008855CC" w:rsidP="005B0030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the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EAEU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countries</w:t>
            </w:r>
          </w:p>
        </w:tc>
        <w:tc>
          <w:tcPr>
            <w:tcW w:w="2694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4 079,3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93,9</w:t>
            </w:r>
          </w:p>
        </w:tc>
        <w:tc>
          <w:tcPr>
            <w:tcW w:w="2695" w:type="dxa"/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</w:tr>
      <w:tr w:rsidR="008855CC" w:rsidRPr="00064512" w:rsidTr="00064512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8855CC" w:rsidRPr="00064512" w:rsidRDefault="008855CC" w:rsidP="005B0030">
            <w:pPr>
              <w:pStyle w:val="a9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5 394,7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96,3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8855CC" w:rsidRPr="00064512" w:rsidRDefault="008855CC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104,8</w:t>
            </w:r>
          </w:p>
        </w:tc>
      </w:tr>
    </w:tbl>
    <w:p w:rsidR="008855CC" w:rsidRPr="00064512" w:rsidRDefault="008855CC" w:rsidP="008855CC">
      <w:pPr>
        <w:pStyle w:val="ab"/>
        <w:widowControl w:val="0"/>
        <w:rPr>
          <w:rFonts w:asciiTheme="minorHAnsi" w:hAnsiTheme="minorHAnsi"/>
          <w:noProof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noProof/>
          <w:color w:val="000000" w:themeColor="text1"/>
          <w:sz w:val="18"/>
          <w:szCs w:val="18"/>
          <w:lang w:val="en-US"/>
        </w:rPr>
        <w:t>Good structure of export in January-April 2020</w:t>
      </w:r>
    </w:p>
    <w:p w:rsidR="000256AA" w:rsidRPr="00064512" w:rsidRDefault="000256AA" w:rsidP="00064512">
      <w:pPr>
        <w:pStyle w:val="a0"/>
        <w:tabs>
          <w:tab w:val="left" w:pos="7638"/>
        </w:tabs>
        <w:jc w:val="right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in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%</w:t>
      </w:r>
    </w:p>
    <w:p w:rsidR="000256AA" w:rsidRPr="00064512" w:rsidRDefault="007C717B" w:rsidP="000256AA">
      <w:pPr>
        <w:pStyle w:val="a0"/>
        <w:ind w:firstLine="0"/>
        <w:jc w:val="center"/>
        <w:rPr>
          <w:rFonts w:asciiTheme="minorHAnsi" w:hAnsiTheme="minorHAnsi"/>
          <w:color w:val="000000" w:themeColor="text1"/>
          <w:lang w:val="en-US"/>
        </w:rPr>
      </w:pPr>
      <w:r w:rsidRPr="00064512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3368884" cy="2872599"/>
            <wp:effectExtent l="19050" t="0" r="2966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4" cy="287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5CC" w:rsidRPr="00064512" w:rsidRDefault="008855CC" w:rsidP="008855CC">
      <w:pPr>
        <w:pStyle w:val="a0"/>
        <w:ind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</w:pPr>
    </w:p>
    <w:p w:rsidR="008855CC" w:rsidRPr="00064512" w:rsidRDefault="008855CC" w:rsidP="008855CC">
      <w:pPr>
        <w:pStyle w:val="a0"/>
        <w:ind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t>Good structure of import in January-April 2020</w:t>
      </w:r>
    </w:p>
    <w:p w:rsidR="000256AA" w:rsidRPr="00064512" w:rsidRDefault="000256AA" w:rsidP="00064512">
      <w:pPr>
        <w:pStyle w:val="a0"/>
        <w:ind w:left="6480" w:right="-284" w:firstLine="720"/>
        <w:jc w:val="right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in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%</w:t>
      </w:r>
    </w:p>
    <w:p w:rsidR="00910D35" w:rsidRPr="00064512" w:rsidRDefault="007C717B" w:rsidP="00F738EA">
      <w:pPr>
        <w:pStyle w:val="a0"/>
        <w:ind w:right="-284" w:firstLine="0"/>
        <w:jc w:val="center"/>
        <w:rPr>
          <w:rFonts w:asciiTheme="minorHAnsi" w:hAnsiTheme="minorHAnsi"/>
          <w:b/>
          <w:noProof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noProof/>
          <w:color w:val="000000" w:themeColor="text1"/>
          <w:szCs w:val="18"/>
        </w:rPr>
        <w:drawing>
          <wp:inline distT="0" distB="0" distL="0" distR="0">
            <wp:extent cx="4085117" cy="3077106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989" cy="308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D35" w:rsidRPr="00064512" w:rsidRDefault="00910D35" w:rsidP="0021595A">
      <w:pPr>
        <w:pStyle w:val="ab"/>
        <w:spacing w:before="120" w:line="48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lastRenderedPageBreak/>
        <w:t>External trade turnover by selected countries in January-April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>2020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84"/>
        <w:gridCol w:w="1985"/>
        <w:gridCol w:w="1984"/>
        <w:gridCol w:w="1985"/>
      </w:tblGrid>
      <w:tr w:rsidR="00910D35" w:rsidRPr="00064512" w:rsidTr="00064512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of total</w:t>
            </w:r>
          </w:p>
        </w:tc>
      </w:tr>
      <w:tr w:rsidR="00910D35" w:rsidRPr="00064512" w:rsidTr="00064512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D35" w:rsidRPr="00064512" w:rsidRDefault="00910D35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</w:tr>
      <w:tr w:rsidR="00910D35" w:rsidRPr="00064512" w:rsidTr="00064512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18 367,8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9 805,8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910D35" w:rsidRPr="00064512" w:rsidTr="00064512">
        <w:trPr>
          <w:cantSplit/>
          <w:trHeight w:val="63"/>
        </w:trPr>
        <w:tc>
          <w:tcPr>
            <w:tcW w:w="2268" w:type="dxa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06451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910D35" w:rsidRPr="00064512" w:rsidRDefault="00910D35" w:rsidP="0006451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910D35" w:rsidRPr="00064512" w:rsidRDefault="00910D35" w:rsidP="0006451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910D35" w:rsidRPr="00064512" w:rsidRDefault="00910D35" w:rsidP="0006451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910D35" w:rsidRPr="00064512" w:rsidTr="00064512">
        <w:trPr>
          <w:cantSplit/>
          <w:trHeight w:val="53"/>
        </w:trPr>
        <w:tc>
          <w:tcPr>
            <w:tcW w:w="2268" w:type="dxa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Armenia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910D35" w:rsidRPr="00064512" w:rsidTr="00064512">
        <w:trPr>
          <w:cantSplit/>
          <w:trHeight w:val="90"/>
        </w:trPr>
        <w:tc>
          <w:tcPr>
            <w:tcW w:w="2268" w:type="dxa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Belarus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168,8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1,7</w:t>
            </w:r>
          </w:p>
        </w:tc>
      </w:tr>
      <w:tr w:rsidR="00910D35" w:rsidRPr="00064512" w:rsidTr="00064512">
        <w:trPr>
          <w:cantSplit/>
          <w:trHeight w:val="66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Brazil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910D35" w:rsidRPr="00064512" w:rsidTr="00064512">
        <w:trPr>
          <w:cantSplit/>
          <w:trHeight w:val="131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China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2 993,8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1 488,4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910D35" w:rsidRPr="00064512" w:rsidTr="00064512">
        <w:trPr>
          <w:cantSplit/>
          <w:trHeight w:val="139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France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911,2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249,1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910D35" w:rsidRPr="00064512" w:rsidTr="00064512">
        <w:trPr>
          <w:cantSplit/>
          <w:trHeight w:val="137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Germany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452,9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4,6</w:t>
            </w:r>
          </w:p>
        </w:tc>
      </w:tr>
      <w:tr w:rsidR="00910D35" w:rsidRPr="00064512" w:rsidTr="00064512">
        <w:trPr>
          <w:cantSplit/>
          <w:trHeight w:val="137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Greece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562,0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910D35" w:rsidRPr="00064512" w:rsidTr="00064512">
        <w:trPr>
          <w:cantSplit/>
          <w:trHeight w:val="175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Iran 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</w:tr>
      <w:tr w:rsidR="00910D35" w:rsidRPr="00064512" w:rsidTr="00064512">
        <w:trPr>
          <w:cantSplit/>
          <w:trHeight w:val="130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Italy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3 224,3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289,2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910D35" w:rsidRPr="00064512" w:rsidTr="00064512">
        <w:trPr>
          <w:cantSplit/>
          <w:trHeight w:val="81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Japan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411,7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157,3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1,6</w:t>
            </w:r>
          </w:p>
        </w:tc>
      </w:tr>
      <w:tr w:rsidR="00910D35" w:rsidRPr="00064512" w:rsidTr="00064512">
        <w:trPr>
          <w:cantSplit/>
          <w:trHeight w:val="136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Kyrgyzstan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159,7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910D35" w:rsidRPr="00064512" w:rsidTr="00064512">
        <w:trPr>
          <w:cantSplit/>
          <w:trHeight w:val="141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Netherlands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1 267,3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</w:tr>
      <w:tr w:rsidR="00910D35" w:rsidRPr="00064512" w:rsidTr="00064512">
        <w:trPr>
          <w:cantSplit/>
          <w:trHeight w:val="53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Republic of Korea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616,7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569,5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5,8</w:t>
            </w:r>
          </w:p>
        </w:tc>
      </w:tr>
      <w:tr w:rsidR="00910D35" w:rsidRPr="00064512" w:rsidTr="00064512">
        <w:trPr>
          <w:cantSplit/>
          <w:trHeight w:val="53"/>
        </w:trPr>
        <w:tc>
          <w:tcPr>
            <w:tcW w:w="2268" w:type="dxa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Romania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620,3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910D35" w:rsidRPr="00064512" w:rsidTr="00064512">
        <w:trPr>
          <w:cantSplit/>
          <w:trHeight w:val="133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Russia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1 422,0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3 844,5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39,2</w:t>
            </w:r>
          </w:p>
        </w:tc>
      </w:tr>
      <w:tr w:rsidR="00910D35" w:rsidRPr="00064512" w:rsidTr="00064512">
        <w:trPr>
          <w:cantSplit/>
          <w:trHeight w:val="179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Spain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345,9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910D35" w:rsidRPr="00064512" w:rsidTr="00064512">
        <w:trPr>
          <w:cantSplit/>
          <w:trHeight w:val="140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Switzerland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668,6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0,6</w:t>
            </w:r>
          </w:p>
        </w:tc>
      </w:tr>
      <w:tr w:rsidR="00910D35" w:rsidRPr="00064512" w:rsidTr="00064512">
        <w:trPr>
          <w:cantSplit/>
          <w:trHeight w:val="53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Turkey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837,8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270,3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</w:tr>
      <w:tr w:rsidR="00910D35" w:rsidRPr="00064512" w:rsidTr="00064512">
        <w:trPr>
          <w:cantSplit/>
          <w:trHeight w:val="128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Ukraine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131,8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1,3</w:t>
            </w:r>
          </w:p>
        </w:tc>
      </w:tr>
      <w:tr w:rsidR="00910D35" w:rsidRPr="00064512" w:rsidTr="00064512">
        <w:trPr>
          <w:cantSplit/>
          <w:trHeight w:val="66"/>
        </w:trPr>
        <w:tc>
          <w:tcPr>
            <w:tcW w:w="2268" w:type="dxa"/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USA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219,9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376,9</w:t>
            </w:r>
          </w:p>
        </w:tc>
        <w:tc>
          <w:tcPr>
            <w:tcW w:w="1984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985" w:type="dxa"/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3,8</w:t>
            </w:r>
          </w:p>
        </w:tc>
      </w:tr>
      <w:tr w:rsidR="00910D35" w:rsidRPr="00064512" w:rsidTr="00064512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10D35" w:rsidRPr="00064512" w:rsidRDefault="00910D35" w:rsidP="00910D35">
            <w:pPr>
              <w:ind w:left="-62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Uzbekistan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562,3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176,6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10D35" w:rsidRPr="00064512" w:rsidRDefault="00910D35" w:rsidP="005B0030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</w:tbl>
    <w:p w:rsidR="00A03650" w:rsidRPr="00064512" w:rsidRDefault="00A03650" w:rsidP="00BD11BE">
      <w:pPr>
        <w:pStyle w:val="21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t>Agriculture, forestry</w:t>
      </w:r>
      <w:r w:rsidR="00285563" w:rsidRPr="00064512">
        <w:rPr>
          <w:rFonts w:asciiTheme="minorHAnsi" w:hAnsiTheme="minorHAnsi" w:cs="Calibri"/>
          <w:color w:val="000000" w:themeColor="text1"/>
          <w:sz w:val="20"/>
          <w:lang w:val="en-GB"/>
        </w:rPr>
        <w:t xml:space="preserve">, </w:t>
      </w:r>
      <w:r w:rsidR="00285563" w:rsidRPr="00064512">
        <w:rPr>
          <w:rFonts w:asciiTheme="minorHAnsi" w:hAnsiTheme="minorHAnsi"/>
          <w:color w:val="000000" w:themeColor="text1"/>
          <w:sz w:val="20"/>
          <w:lang w:val="en-US"/>
        </w:rPr>
        <w:t>hunting</w:t>
      </w: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and fisheries statistics</w:t>
      </w:r>
    </w:p>
    <w:p w:rsidR="00E72F44" w:rsidRPr="00064512" w:rsidRDefault="00E72F44" w:rsidP="00E72F44">
      <w:pPr>
        <w:pStyle w:val="ab"/>
        <w:spacing w:line="360" w:lineRule="auto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bookmarkStart w:id="1" w:name="_Toc506022152"/>
      <w:bookmarkStart w:id="2" w:name="_Toc506022156"/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1736"/>
        <w:gridCol w:w="1736"/>
        <w:gridCol w:w="1736"/>
        <w:gridCol w:w="1737"/>
      </w:tblGrid>
      <w:tr w:rsidR="000A64CC" w:rsidRPr="00C303A8" w:rsidTr="00064512">
        <w:trPr>
          <w:cantSplit/>
          <w:trHeight w:val="294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0A64CC" w:rsidRPr="00064512" w:rsidTr="00064512">
        <w:trPr>
          <w:cantSplit/>
          <w:trHeight w:val="285"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4CC" w:rsidRPr="00064512" w:rsidRDefault="000A64CC" w:rsidP="00064512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0A64CC" w:rsidRPr="00064512" w:rsidTr="00064512">
        <w:trPr>
          <w:cantSplit/>
          <w:trHeight w:val="58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64CC" w:rsidRPr="00064512" w:rsidRDefault="000A64CC" w:rsidP="0006451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Agriculture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forestry and fisheries products (services)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232,9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934,4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0A64CC" w:rsidRPr="00064512" w:rsidTr="00064512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0A64CC" w:rsidRPr="00064512" w:rsidTr="00064512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221,4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878,5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0A64CC" w:rsidRPr="00064512" w:rsidTr="00064512">
        <w:trPr>
          <w:cantSplit/>
          <w:trHeight w:val="1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A64CC" w:rsidRPr="00064512" w:rsidTr="00064512">
        <w:trPr>
          <w:cantSplit/>
          <w:trHeight w:val="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 in the field of a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A64CC" w:rsidRPr="00064512" w:rsidTr="00064512">
        <w:trPr>
          <w:cantSplit/>
          <w:trHeight w:val="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A64CC" w:rsidRPr="00064512" w:rsidTr="00064512">
        <w:trPr>
          <w:cantSplit/>
          <w:trHeight w:val="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A64CC" w:rsidRPr="00064512" w:rsidTr="00064512">
        <w:trPr>
          <w:cantSplit/>
          <w:trHeight w:val="303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64CC" w:rsidRPr="00064512" w:rsidRDefault="000A64CC" w:rsidP="00064512">
            <w:pPr>
              <w:pStyle w:val="a9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4CC" w:rsidRPr="00064512" w:rsidRDefault="000A64CC" w:rsidP="00064512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E72F44" w:rsidRPr="00064512" w:rsidRDefault="000A64CC" w:rsidP="00064512">
      <w:pPr>
        <w:pStyle w:val="2"/>
        <w:rPr>
          <w:rFonts w:asciiTheme="minorHAnsi" w:hAnsiTheme="minorHAnsi"/>
          <w:noProof/>
          <w:sz w:val="18"/>
          <w:szCs w:val="18"/>
          <w:lang w:val="en-US"/>
        </w:rPr>
      </w:pPr>
      <w:r w:rsidRPr="00064512">
        <w:rPr>
          <w:rFonts w:asciiTheme="minorHAnsi" w:hAnsiTheme="minorHAnsi"/>
          <w:sz w:val="18"/>
          <w:szCs w:val="18"/>
          <w:lang w:val="en-US"/>
        </w:rPr>
        <w:t>Production of main livestock in January-May 2020</w:t>
      </w:r>
    </w:p>
    <w:p w:rsidR="00E72F44" w:rsidRPr="00064512" w:rsidRDefault="007F0CF8" w:rsidP="00E72F44">
      <w:pPr>
        <w:pStyle w:val="ab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4894262" cy="299720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A64CC" w:rsidRPr="00064512" w:rsidRDefault="000A64CC" w:rsidP="00064512">
      <w:pPr>
        <w:pStyle w:val="ab"/>
        <w:pageBreakBefore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lastRenderedPageBreak/>
        <w:t>Number</w:t>
      </w: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of livestock and poultry for 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June </w:t>
      </w: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1, 2020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58"/>
      </w:tblGrid>
      <w:tr w:rsidR="000A64CC" w:rsidRPr="00064512" w:rsidTr="00064512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All types of farms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</w:t>
            </w:r>
          </w:p>
        </w:tc>
      </w:tr>
      <w:tr w:rsidR="000A64CC" w:rsidRPr="00064512" w:rsidTr="00064512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iIndividual entrepreneurs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households</w:t>
            </w:r>
          </w:p>
        </w:tc>
      </w:tr>
      <w:tr w:rsidR="000A64CC" w:rsidRPr="00064512" w:rsidTr="00064512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CC" w:rsidRPr="00064512" w:rsidRDefault="000A64CC" w:rsidP="0006451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as % to 01.06.2019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as % to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01.06.2019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as % to 01.06.2019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4CC" w:rsidRPr="00064512" w:rsidRDefault="000A64CC" w:rsidP="00064512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as % to 01.06.2019</w:t>
            </w:r>
          </w:p>
        </w:tc>
      </w:tr>
      <w:tr w:rsidR="000A64CC" w:rsidRPr="00064512" w:rsidTr="00064512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9 155,8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793,9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3 275,8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5 086,1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0A64CC" w:rsidRPr="00064512" w:rsidTr="00064512">
        <w:trPr>
          <w:cantSplit/>
          <w:trHeight w:val="52"/>
        </w:trPr>
        <w:tc>
          <w:tcPr>
            <w:tcW w:w="1560" w:type="dxa"/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 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3 845,0</w:t>
            </w:r>
          </w:p>
        </w:tc>
        <w:tc>
          <w:tcPr>
            <w:tcW w:w="992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289,2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1 442,3</w:t>
            </w:r>
          </w:p>
        </w:tc>
        <w:tc>
          <w:tcPr>
            <w:tcW w:w="1017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2 113,6</w:t>
            </w:r>
          </w:p>
        </w:tc>
        <w:tc>
          <w:tcPr>
            <w:tcW w:w="105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0A64CC" w:rsidRPr="00064512" w:rsidTr="00064512">
        <w:trPr>
          <w:cantSplit/>
          <w:trHeight w:val="52"/>
        </w:trPr>
        <w:tc>
          <w:tcPr>
            <w:tcW w:w="1560" w:type="dxa"/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23 094,5</w:t>
            </w:r>
          </w:p>
        </w:tc>
        <w:tc>
          <w:tcPr>
            <w:tcW w:w="992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1 150,3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9 714,5</w:t>
            </w:r>
          </w:p>
        </w:tc>
        <w:tc>
          <w:tcPr>
            <w:tcW w:w="1017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12 229,7</w:t>
            </w:r>
          </w:p>
        </w:tc>
        <w:tc>
          <w:tcPr>
            <w:tcW w:w="105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0A64CC" w:rsidRPr="00064512" w:rsidTr="00064512">
        <w:trPr>
          <w:cantSplit/>
          <w:trHeight w:val="52"/>
        </w:trPr>
        <w:tc>
          <w:tcPr>
            <w:tcW w:w="1560" w:type="dxa"/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3 153,0</w:t>
            </w:r>
          </w:p>
        </w:tc>
        <w:tc>
          <w:tcPr>
            <w:tcW w:w="992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958,5</w:t>
            </w:r>
          </w:p>
        </w:tc>
        <w:tc>
          <w:tcPr>
            <w:tcW w:w="1017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2 174,2</w:t>
            </w:r>
          </w:p>
        </w:tc>
        <w:tc>
          <w:tcPr>
            <w:tcW w:w="105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96,6</w:t>
            </w:r>
          </w:p>
        </w:tc>
      </w:tr>
      <w:tr w:rsidR="000A64CC" w:rsidRPr="00064512" w:rsidTr="00064512">
        <w:trPr>
          <w:cantSplit/>
          <w:trHeight w:val="62"/>
        </w:trPr>
        <w:tc>
          <w:tcPr>
            <w:tcW w:w="1560" w:type="dxa"/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972,8</w:t>
            </w:r>
          </w:p>
        </w:tc>
        <w:tc>
          <w:tcPr>
            <w:tcW w:w="992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240,4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017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628,0</w:t>
            </w:r>
          </w:p>
        </w:tc>
        <w:tc>
          <w:tcPr>
            <w:tcW w:w="105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A64CC" w:rsidRPr="00064512" w:rsidTr="00064512">
        <w:trPr>
          <w:cantSplit/>
          <w:trHeight w:val="52"/>
        </w:trPr>
        <w:tc>
          <w:tcPr>
            <w:tcW w:w="1560" w:type="dxa"/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3 381,4</w:t>
            </w:r>
          </w:p>
        </w:tc>
        <w:tc>
          <w:tcPr>
            <w:tcW w:w="992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193,6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1 615,2</w:t>
            </w:r>
          </w:p>
        </w:tc>
        <w:tc>
          <w:tcPr>
            <w:tcW w:w="1017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1 572,5</w:t>
            </w:r>
          </w:p>
        </w:tc>
        <w:tc>
          <w:tcPr>
            <w:tcW w:w="105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0A64CC" w:rsidRPr="00064512" w:rsidTr="00064512">
        <w:trPr>
          <w:cantSplit/>
          <w:trHeight w:val="81"/>
        </w:trPr>
        <w:tc>
          <w:tcPr>
            <w:tcW w:w="1560" w:type="dxa"/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247,6</w:t>
            </w:r>
          </w:p>
        </w:tc>
        <w:tc>
          <w:tcPr>
            <w:tcW w:w="992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134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017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01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131,0</w:t>
            </w:r>
          </w:p>
        </w:tc>
        <w:tc>
          <w:tcPr>
            <w:tcW w:w="1058" w:type="dxa"/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0A64CC" w:rsidRPr="00064512" w:rsidTr="00064512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0A64CC" w:rsidRPr="00064512" w:rsidRDefault="000A64CC" w:rsidP="00064512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46 684,3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31 554,5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563,0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14 566,8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0A64CC" w:rsidRPr="00064512" w:rsidRDefault="000A64CC" w:rsidP="00064512">
            <w:pPr>
              <w:ind w:firstLine="388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103,9</w:t>
            </w:r>
          </w:p>
        </w:tc>
      </w:tr>
    </w:tbl>
    <w:p w:rsidR="001863FD" w:rsidRPr="00064512" w:rsidRDefault="001863FD" w:rsidP="00CC7F42">
      <w:pPr>
        <w:pStyle w:val="21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t>Industrial production statistics</w:t>
      </w:r>
    </w:p>
    <w:bookmarkEnd w:id="1"/>
    <w:p w:rsidR="006F4AE0" w:rsidRPr="00064512" w:rsidRDefault="006F4AE0" w:rsidP="006F4AE0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Industrial production index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410"/>
      </w:tblGrid>
      <w:tr w:rsidR="006F4AE0" w:rsidRPr="00C303A8" w:rsidTr="00064512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 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 %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 January-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6F4AE0" w:rsidRPr="00064512" w:rsidTr="00064512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6F4AE0" w:rsidRPr="00064512" w:rsidTr="00064512">
        <w:trPr>
          <w:cantSplit/>
          <w:trHeight w:val="161"/>
        </w:trPr>
        <w:tc>
          <w:tcPr>
            <w:tcW w:w="3828" w:type="dxa"/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985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410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46,2</w:t>
            </w:r>
          </w:p>
        </w:tc>
      </w:tr>
      <w:tr w:rsidR="006F4AE0" w:rsidRPr="00064512" w:rsidTr="00064512">
        <w:trPr>
          <w:cantSplit/>
          <w:trHeight w:val="125"/>
        </w:trPr>
        <w:tc>
          <w:tcPr>
            <w:tcW w:w="3828" w:type="dxa"/>
          </w:tcPr>
          <w:p w:rsidR="006F4AE0" w:rsidRPr="00064512" w:rsidRDefault="006F4AE0" w:rsidP="00504664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1985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2410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2410" w:type="dxa"/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6F4AE0" w:rsidRPr="00064512" w:rsidRDefault="006F4AE0" w:rsidP="006F4AE0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Industrial output by economic activities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843"/>
      </w:tblGrid>
      <w:tr w:rsidR="006F4AE0" w:rsidRPr="00064512" w:rsidTr="00064512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illio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 %</w:t>
            </w:r>
          </w:p>
        </w:tc>
      </w:tr>
      <w:tr w:rsidR="006F4AE0" w:rsidRPr="00064512" w:rsidTr="00064512">
        <w:trPr>
          <w:cantSplit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January-May 2020 to January-May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 May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</w:tr>
      <w:tr w:rsidR="006F4AE0" w:rsidRPr="00064512" w:rsidTr="00064512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10 490 014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1 770 005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4 846 172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714 413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139 008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3 461 287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437 645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3 319 436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411 654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141 852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850 869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180 781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177 524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33 878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673 344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146 903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AE0" w:rsidRPr="00064512" w:rsidRDefault="006F4AE0" w:rsidP="00504664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85 834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4 777 112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922 220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743 287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152 715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161 437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63 698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19 892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6F4AE0" w:rsidRPr="00064512" w:rsidTr="00064512">
        <w:trPr>
          <w:cantSplit/>
          <w:trHeight w:val="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47 153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8 226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AE0" w:rsidRPr="00064512" w:rsidRDefault="006F4AE0" w:rsidP="00504664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15 172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9,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</w:p>
        </w:tc>
      </w:tr>
      <w:tr w:rsidR="006F4AE0" w:rsidRPr="00064512" w:rsidTr="00064512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8,5</w:t>
            </w:r>
          </w:p>
        </w:tc>
      </w:tr>
      <w:tr w:rsidR="006F4AE0" w:rsidRPr="00064512" w:rsidTr="00064512">
        <w:trPr>
          <w:cantSplit/>
          <w:trHeight w:val="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31 221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8 694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108,2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330 771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51 963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320 309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49 893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207 453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40 196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50 398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87 873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217 465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46 285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2 065 438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411 301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646 944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136 629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basic precious and nonferrous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1 411 484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273 718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7 010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92 554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612 169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95 104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computers, electronic and optical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9 040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66 430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machinery and the equipment,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not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67 329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195 877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59 928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310,6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213 564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36 622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15 338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52,4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766 580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115 093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</w:t>
            </w:r>
            <w:proofErr w:type="gramEnd"/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roduction, transmission and distribution of electricity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508 513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88 295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16 720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141,1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157 441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10 079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50466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92,7</w:t>
            </w:r>
          </w:p>
        </w:tc>
      </w:tr>
    </w:tbl>
    <w:p w:rsidR="006F4AE0" w:rsidRPr="00064512" w:rsidRDefault="006F4AE0" w:rsidP="006F4AE0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Production of the most important industrial products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312"/>
      </w:tblGrid>
      <w:tr w:rsidR="006F4AE0" w:rsidRPr="00064512" w:rsidTr="00064512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 %</w:t>
            </w:r>
          </w:p>
        </w:tc>
      </w:tr>
      <w:tr w:rsidR="006F4AE0" w:rsidRPr="00064512" w:rsidTr="00064512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January-May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January-May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 January-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AE0" w:rsidRPr="00064512" w:rsidRDefault="006F4AE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 May</w:t>
            </w: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</w:tr>
      <w:tr w:rsidR="006F4AE0" w:rsidRPr="00064512" w:rsidTr="00064512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46 714,2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8 304,7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111,2</w:t>
            </w:r>
          </w:p>
        </w:tc>
      </w:tr>
      <w:tr w:rsidR="006F4AE0" w:rsidRPr="00064512" w:rsidTr="00064512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lignite, except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44 951,9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7 948,3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112,7</w:t>
            </w:r>
          </w:p>
        </w:tc>
      </w:tr>
      <w:tr w:rsidR="006F4AE0" w:rsidRPr="00064512" w:rsidTr="00064512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except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42 939,1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7 773,6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113,2</w:t>
            </w:r>
          </w:p>
        </w:tc>
      </w:tr>
      <w:tr w:rsidR="006F4AE0" w:rsidRPr="00064512" w:rsidTr="00064512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1 762,3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356,4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85,2</w:t>
            </w:r>
          </w:p>
        </w:tc>
      </w:tr>
      <w:tr w:rsidR="006F4AE0" w:rsidRPr="00064512" w:rsidTr="00064512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33 052,6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6 090,5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5 430,2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1 085,8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</w:t>
            </w:r>
            <w:proofErr w:type="gramEnd"/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10 011,0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1 981,7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</w:t>
            </w:r>
            <w:proofErr w:type="gramEnd"/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14 803,2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2 702,2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18 706,4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3 630,6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134 705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25 282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75 365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14 914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47 806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231 468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46 988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1 379 322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248 276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37 159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8 289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144,0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292 821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57 605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77 558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17 574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130,9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8 330,4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1 653,4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138,0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6 744,9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1 436,0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261 514,1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66 985,0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5 642,9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1 624,4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110,4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34 122,3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10 705,0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165,2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127,2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85,4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310,7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1 846,7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341,5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39,3</w:t>
            </w:r>
          </w:p>
        </w:tc>
      </w:tr>
      <w:tr w:rsidR="006F4AE0" w:rsidRPr="00064512" w:rsidTr="00064512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185 487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36 088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142,4</w:t>
            </w:r>
          </w:p>
        </w:tc>
      </w:tr>
      <w:tr w:rsidR="006F4AE0" w:rsidRPr="00064512" w:rsidTr="00064512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81 458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17 256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</w:t>
            </w:r>
            <w:proofErr w:type="gramEnd"/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83,5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3 677,2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1 011,7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94,1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375 445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79 657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93,8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1 455 011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248 413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61,0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945 178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206 051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87,9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918 765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188 389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6F4AE0" w:rsidRPr="00064512" w:rsidTr="00064512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678 799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139 129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131 748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24 531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86,6</w:t>
            </w:r>
          </w:p>
        </w:tc>
      </w:tr>
      <w:tr w:rsidR="006F4AE0" w:rsidRPr="00064512" w:rsidTr="00064512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208 922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43 837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30,2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597 025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209 620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24,6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45 600,7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8 058,7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6F4AE0" w:rsidRPr="00064512" w:rsidTr="00064512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AE0" w:rsidRPr="00064512" w:rsidRDefault="006F4AE0" w:rsidP="00504664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AE0" w:rsidRPr="00064512" w:rsidRDefault="006F4AE0" w:rsidP="00504664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42 662,4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3 603,2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E0" w:rsidRPr="00064512" w:rsidRDefault="006F4AE0" w:rsidP="006F4AE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</w:tbl>
    <w:p w:rsidR="002F3952" w:rsidRPr="00064512" w:rsidRDefault="002F3952" w:rsidP="00CC7F42">
      <w:pPr>
        <w:pStyle w:val="21"/>
        <w:pageBreakBefore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Transport</w:t>
      </w:r>
      <w:r w:rsidR="003A469B" w:rsidRPr="00064512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statistics</w:t>
      </w:r>
    </w:p>
    <w:bookmarkEnd w:id="2"/>
    <w:p w:rsidR="00EB4B8B" w:rsidRPr="00064512" w:rsidRDefault="00EB4B8B" w:rsidP="00EB4B8B">
      <w:pPr>
        <w:pStyle w:val="ab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Freight turnover 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EB4B8B" w:rsidRPr="00064512" w:rsidTr="005D7EC5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201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229 506,7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118 810,2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56 135,8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87,1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54 246,4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95,7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284,7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84,4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56,9</w:t>
            </w:r>
          </w:p>
        </w:tc>
      </w:tr>
      <w:tr w:rsidR="00EB4B8B" w:rsidRPr="00064512" w:rsidTr="004C7D59">
        <w:trPr>
          <w:cantSplit/>
          <w:trHeight w:val="66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656,1</w:t>
            </w:r>
          </w:p>
        </w:tc>
      </w:tr>
    </w:tbl>
    <w:p w:rsidR="00EB4B8B" w:rsidRPr="00064512" w:rsidRDefault="00EB4B8B" w:rsidP="00EB4B8B">
      <w:pPr>
        <w:pStyle w:val="a4"/>
        <w:spacing w:before="0"/>
        <w:ind w:hanging="567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064512">
        <w:rPr>
          <w:rFonts w:asciiTheme="minorHAnsi" w:hAnsiTheme="minorHAns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In consideration of the volume of freight transportation carried out by entrepreneurs involved in commercial transportation.</w:t>
      </w:r>
    </w:p>
    <w:p w:rsidR="00EB4B8B" w:rsidRPr="00064512" w:rsidRDefault="00EB4B8B" w:rsidP="00EB4B8B">
      <w:pPr>
        <w:pStyle w:val="ab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EB4B8B" w:rsidRPr="00064512" w:rsidTr="005D7EC5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pStyle w:val="a7"/>
              <w:tabs>
                <w:tab w:val="left" w:pos="889"/>
              </w:tabs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EB4B8B" w:rsidRPr="00064512" w:rsidTr="005D7EC5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p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201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71 041,2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61,6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3 751,1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53,9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63 803,6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62,3</w:t>
            </w:r>
          </w:p>
        </w:tc>
      </w:tr>
      <w:tr w:rsidR="00EB4B8B" w:rsidRPr="00064512" w:rsidTr="005D7EC5">
        <w:trPr>
          <w:cantSplit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3 354,0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58,2</w:t>
            </w:r>
          </w:p>
        </w:tc>
      </w:tr>
      <w:tr w:rsidR="00EB4B8B" w:rsidRPr="00064512" w:rsidTr="005D7EC5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79,4</w:t>
            </w:r>
          </w:p>
        </w:tc>
      </w:tr>
      <w:tr w:rsidR="00EB4B8B" w:rsidRPr="00064512" w:rsidTr="005D7EC5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65,0</w:t>
            </w:r>
          </w:p>
        </w:tc>
      </w:tr>
      <w:tr w:rsidR="00EB4B8B" w:rsidRPr="00064512" w:rsidTr="005D7EC5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51,5</w:t>
            </w:r>
          </w:p>
        </w:tc>
      </w:tr>
      <w:tr w:rsidR="00EB4B8B" w:rsidRPr="00064512" w:rsidTr="005D7EC5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EB4B8B" w:rsidRPr="00064512" w:rsidTr="005D7EC5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EB4B8B" w:rsidRPr="00064512" w:rsidTr="004C7D59">
        <w:trPr>
          <w:cantSplit/>
          <w:trHeight w:val="69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EB4B8B" w:rsidRPr="00064512" w:rsidRDefault="00EB4B8B" w:rsidP="005D7EC5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36,5</w:t>
            </w:r>
          </w:p>
        </w:tc>
      </w:tr>
    </w:tbl>
    <w:p w:rsidR="00EB4B8B" w:rsidRPr="00064512" w:rsidRDefault="00EB4B8B" w:rsidP="00EB4B8B">
      <w:pPr>
        <w:pStyle w:val="ab"/>
        <w:spacing w:before="0" w:after="0"/>
        <w:ind w:firstLine="397"/>
        <w:jc w:val="left"/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</w:pPr>
      <w:r w:rsidRPr="00064512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vertAlign w:val="superscript"/>
          <w:lang w:val="en-GB"/>
        </w:rPr>
        <w:t>*</w:t>
      </w:r>
      <w:r w:rsidRPr="00064512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en-GB"/>
        </w:rPr>
        <w:t>In consideration of the volume of passenger transportation carried out by entrepreneurs involved in commercial transportation.</w:t>
      </w:r>
    </w:p>
    <w:p w:rsidR="00EB4B8B" w:rsidRPr="00064512" w:rsidRDefault="00EB4B8B" w:rsidP="00EB4B8B">
      <w:pPr>
        <w:pStyle w:val="af2"/>
        <w:spacing w:before="240" w:after="240"/>
        <w:ind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</w:pPr>
      <w:r w:rsidRPr="00064512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t xml:space="preserve">Gross output by industry </w:t>
      </w:r>
      <w:r w:rsidRPr="00064512"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  <w:t>«</w:t>
      </w:r>
      <w:r w:rsidRPr="00064512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t>Transportation and warehousing</w:t>
      </w:r>
      <w:r w:rsidRPr="00064512"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EB4B8B" w:rsidRPr="00064512" w:rsidTr="005D7EC5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output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</w:t>
            </w:r>
            <w:r w:rsidR="00C574D8"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lion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Index of physical volume</w:t>
            </w:r>
          </w:p>
        </w:tc>
      </w:tr>
      <w:tr w:rsidR="00EB4B8B" w:rsidRPr="00064512" w:rsidTr="005D7EC5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EB4B8B" w:rsidRPr="00064512" w:rsidRDefault="00EB4B8B" w:rsidP="005D7EC5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May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EB4B8B" w:rsidRPr="00064512" w:rsidTr="005D7EC5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B4B8B" w:rsidRPr="00064512" w:rsidRDefault="00EB4B8B" w:rsidP="005D7EC5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Transport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2 780 301,4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536 784,5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  <w:t>75,0</w:t>
            </w:r>
          </w:p>
        </w:tc>
      </w:tr>
      <w:tr w:rsidR="00EB4B8B" w:rsidRPr="00064512" w:rsidTr="005D7EC5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8B" w:rsidRPr="00064512" w:rsidRDefault="00EB4B8B" w:rsidP="005D7EC5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  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</w:tr>
      <w:tr w:rsidR="00EB4B8B" w:rsidRPr="00064512" w:rsidTr="005D7EC5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EB4B8B" w:rsidRPr="00064512" w:rsidRDefault="00EB4B8B" w:rsidP="005D7EC5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2 765 523,8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533 851,0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74,9</w:t>
            </w:r>
          </w:p>
        </w:tc>
      </w:tr>
      <w:tr w:rsidR="00EB4B8B" w:rsidRPr="00064512" w:rsidTr="005D7EC5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4B8B" w:rsidRPr="00064512" w:rsidRDefault="00EB4B8B" w:rsidP="005D7EC5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post and courier activities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2 833,5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14 777,6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4B8B" w:rsidRPr="00064512" w:rsidRDefault="00EB4B8B" w:rsidP="005D7EC5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</w:tr>
    </w:tbl>
    <w:p w:rsidR="008913C5" w:rsidRPr="00064512" w:rsidRDefault="00495559" w:rsidP="00CC7F42">
      <w:pPr>
        <w:pStyle w:val="3"/>
        <w:rPr>
          <w:rFonts w:asciiTheme="minorHAnsi" w:hAnsiTheme="minorHAnsi"/>
          <w:color w:val="000000" w:themeColor="text1"/>
          <w:sz w:val="20"/>
        </w:rPr>
      </w:pPr>
      <w:r w:rsidRPr="00064512">
        <w:rPr>
          <w:rFonts w:asciiTheme="minorHAnsi" w:hAnsiTheme="minorHAnsi"/>
          <w:color w:val="000000" w:themeColor="text1"/>
          <w:sz w:val="20"/>
        </w:rPr>
        <w:t>Finances</w:t>
      </w:r>
      <w:r w:rsidR="00CC3D37" w:rsidRPr="00064512">
        <w:rPr>
          <w:rFonts w:asciiTheme="minorHAnsi" w:hAnsiTheme="minorHAnsi"/>
          <w:color w:val="000000" w:themeColor="text1"/>
          <w:sz w:val="20"/>
        </w:rPr>
        <w:t xml:space="preserve"> system</w:t>
      </w:r>
    </w:p>
    <w:p w:rsidR="00956CA8" w:rsidRPr="00064512" w:rsidRDefault="00956CA8" w:rsidP="004C7D59">
      <w:pPr>
        <w:pStyle w:val="31"/>
        <w:spacing w:after="80"/>
        <w:jc w:val="center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State budget</w:t>
      </w:r>
      <w:r w:rsidR="0090351B"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p w:rsidR="006D61B7" w:rsidRPr="00064512" w:rsidRDefault="006D61B7" w:rsidP="00D831FC">
      <w:pPr>
        <w:pStyle w:val="a6"/>
        <w:spacing w:before="0" w:after="0"/>
        <w:ind w:left="6917" w:right="567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proofErr w:type="gramStart"/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as</w:t>
      </w:r>
      <w:proofErr w:type="gramEnd"/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of 01.</w:t>
      </w:r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05</w:t>
      </w:r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.20</w:t>
      </w:r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787"/>
      </w:tblGrid>
      <w:tr w:rsidR="006D61B7" w:rsidRPr="00C303A8" w:rsidTr="00064512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6D61B7" w:rsidRPr="00064512" w:rsidRDefault="006D61B7" w:rsidP="00486237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6D61B7" w:rsidRPr="00064512" w:rsidRDefault="006D61B7" w:rsidP="00486237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as of 01.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05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, m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6D61B7" w:rsidRPr="00064512" w:rsidRDefault="006D61B7" w:rsidP="00486237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787" w:type="dxa"/>
            <w:tcBorders>
              <w:bottom w:val="single" w:sz="4" w:space="0" w:color="000000"/>
              <w:right w:val="nil"/>
            </w:tcBorders>
            <w:vAlign w:val="center"/>
          </w:tcPr>
          <w:p w:rsidR="006D61B7" w:rsidRPr="00064512" w:rsidRDefault="006D61B7" w:rsidP="00486237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6D61B7" w:rsidRPr="00064512" w:rsidTr="00064512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4 548 104,9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78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32,4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2 578 083,3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28,8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64 379,8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20 641,8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19,1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1 885 000,0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39,5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4 700 443,2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27,8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273 453,7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33,6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245 118,6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39,2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266 444,0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910 285,0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28,7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585 393,2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33,0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1 323 082,1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33,7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182 935,2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12,0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146 633,8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26,8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31 460,6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20,4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139 593,1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21,2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10 874,2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17,5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170 447,5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114 526,2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300 196,0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35,9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137 164,4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151 254,7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50,1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14 090,3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90 357,1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91 570,6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1 213,5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6D61B7" w:rsidRPr="00064512" w:rsidTr="00064512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1B7" w:rsidRPr="00064512" w:rsidRDefault="006D61B7" w:rsidP="00486237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 deficit (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surplus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-379 859,8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1B7" w:rsidRPr="00064512" w:rsidRDefault="006D61B7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</w:tbl>
    <w:p w:rsidR="006D61B7" w:rsidRPr="00064512" w:rsidRDefault="006D61B7" w:rsidP="006D61B7">
      <w:pPr>
        <w:pStyle w:val="a4"/>
        <w:spacing w:before="0"/>
        <w:ind w:left="284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064512">
        <w:rPr>
          <w:rFonts w:asciiTheme="minorHAnsi" w:hAnsiTheme="minorHAns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06451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According to the Ministry of Finance of the Republic of Kazakhstan.</w:t>
      </w:r>
    </w:p>
    <w:p w:rsidR="000B4A34" w:rsidRPr="00064512" w:rsidRDefault="000B4A34" w:rsidP="008157FF">
      <w:pPr>
        <w:pStyle w:val="3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t xml:space="preserve">Monetary </w:t>
      </w:r>
      <w:r w:rsidR="00E55324" w:rsidRPr="00064512">
        <w:rPr>
          <w:rFonts w:asciiTheme="minorHAnsi" w:hAnsiTheme="minorHAnsi" w:cs="Calibri"/>
          <w:color w:val="000000" w:themeColor="text1"/>
          <w:sz w:val="20"/>
          <w:lang w:val="en-GB"/>
        </w:rPr>
        <w:t xml:space="preserve">credit </w:t>
      </w:r>
      <w:r w:rsidRPr="00064512">
        <w:rPr>
          <w:rFonts w:asciiTheme="minorHAnsi" w:hAnsiTheme="minorHAnsi" w:cs="Calibri"/>
          <w:color w:val="000000" w:themeColor="text1"/>
          <w:sz w:val="20"/>
          <w:lang w:val="en-GB"/>
        </w:rPr>
        <w:t>system</w:t>
      </w:r>
    </w:p>
    <w:p w:rsidR="00CE591B" w:rsidRPr="00064512" w:rsidRDefault="00CE591B" w:rsidP="00CE591B">
      <w:pPr>
        <w:pStyle w:val="ab"/>
        <w:spacing w:before="120" w:after="240"/>
        <w:ind w:left="850"/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</w:pPr>
      <w:bookmarkStart w:id="3" w:name="_Toc506022160"/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Money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aggregates</w:t>
      </w:r>
      <w:r w:rsidR="0090351B"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p w:rsidR="0077317B" w:rsidRPr="00064512" w:rsidRDefault="0077317B" w:rsidP="0077317B">
      <w:pPr>
        <w:pStyle w:val="a6"/>
        <w:tabs>
          <w:tab w:val="left" w:pos="8222"/>
        </w:tabs>
        <w:ind w:right="-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>end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 of the period, billion tenge</w:t>
      </w:r>
    </w:p>
    <w:tbl>
      <w:tblPr>
        <w:tblW w:w="10819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54"/>
        <w:gridCol w:w="580"/>
        <w:gridCol w:w="567"/>
        <w:gridCol w:w="567"/>
        <w:gridCol w:w="567"/>
        <w:gridCol w:w="511"/>
        <w:gridCol w:w="526"/>
      </w:tblGrid>
      <w:tr w:rsidR="0077317B" w:rsidRPr="00064512" w:rsidTr="00486237">
        <w:trPr>
          <w:cantSplit/>
          <w:trHeight w:val="93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65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2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77317B" w:rsidRPr="00064512" w:rsidTr="00486237">
        <w:trPr>
          <w:cantSplit/>
          <w:trHeight w:val="93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2 170,0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2 135,0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2 193,2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2 207,4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2 245,9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2 236,2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2 247,7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2 232,9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2 200,9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2 300,5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2 189,8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2 215,1</w:t>
            </w: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2 301,3</w:t>
            </w:r>
          </w:p>
        </w:tc>
        <w:tc>
          <w:tcPr>
            <w:tcW w:w="52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850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2 572,9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844" w:type="dxa"/>
            <w:vAlign w:val="bottom"/>
          </w:tcPr>
          <w:p w:rsidR="0077317B" w:rsidRPr="00064512" w:rsidRDefault="0077317B" w:rsidP="00486237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6 412,3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5 402,1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5 411,5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5 760,7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5 599,0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5 576,5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5 568,3</w:t>
            </w:r>
          </w:p>
        </w:tc>
        <w:tc>
          <w:tcPr>
            <w:tcW w:w="554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5 703,3</w:t>
            </w:r>
          </w:p>
        </w:tc>
        <w:tc>
          <w:tcPr>
            <w:tcW w:w="580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5 928,1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79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5 687,7</w:t>
            </w:r>
          </w:p>
        </w:tc>
        <w:tc>
          <w:tcPr>
            <w:tcW w:w="511" w:type="dxa"/>
            <w:vAlign w:val="bottom"/>
          </w:tcPr>
          <w:p w:rsidR="0077317B" w:rsidRPr="00064512" w:rsidRDefault="0077317B" w:rsidP="0077317B">
            <w:pPr>
              <w:ind w:left="-794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6 164,5</w:t>
            </w:r>
          </w:p>
        </w:tc>
        <w:tc>
          <w:tcPr>
            <w:tcW w:w="526" w:type="dxa"/>
            <w:vAlign w:val="bottom"/>
          </w:tcPr>
          <w:p w:rsidR="0077317B" w:rsidRPr="00064512" w:rsidRDefault="0077317B" w:rsidP="0077317B">
            <w:pPr>
              <w:ind w:left="-794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6 251,3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</w:tcPr>
          <w:p w:rsidR="0077317B" w:rsidRPr="00064512" w:rsidRDefault="0077317B" w:rsidP="00486237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15 843,0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14 815,0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14 641,9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14 587,1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15 132,4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14 549,4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14 960,7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14 629,5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15 200,5</w:t>
            </w:r>
          </w:p>
        </w:tc>
        <w:tc>
          <w:tcPr>
            <w:tcW w:w="554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15 612,3</w:t>
            </w:r>
          </w:p>
        </w:tc>
        <w:tc>
          <w:tcPr>
            <w:tcW w:w="580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15 276,0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16 054,3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15 538,4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15 507,6</w:t>
            </w:r>
          </w:p>
        </w:tc>
        <w:tc>
          <w:tcPr>
            <w:tcW w:w="511" w:type="dxa"/>
            <w:vAlign w:val="bottom"/>
          </w:tcPr>
          <w:p w:rsidR="0077317B" w:rsidRPr="00064512" w:rsidRDefault="0077317B" w:rsidP="0077317B">
            <w:pPr>
              <w:ind w:left="-850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16 407,1</w:t>
            </w:r>
          </w:p>
        </w:tc>
        <w:tc>
          <w:tcPr>
            <w:tcW w:w="526" w:type="dxa"/>
            <w:vAlign w:val="bottom"/>
          </w:tcPr>
          <w:p w:rsidR="0077317B" w:rsidRPr="00064512" w:rsidRDefault="0077317B" w:rsidP="0077317B">
            <w:pPr>
              <w:ind w:left="-850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16 406,3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</w:tcPr>
          <w:p w:rsidR="0077317B" w:rsidRPr="00064512" w:rsidRDefault="0077317B" w:rsidP="00486237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21 412,1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19 720,8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19 401,1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19 354,0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19 737,4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19 537,4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19 899,6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19 782,5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20 341,7</w:t>
            </w:r>
          </w:p>
        </w:tc>
        <w:tc>
          <w:tcPr>
            <w:tcW w:w="554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21 008,3</w:t>
            </w:r>
          </w:p>
        </w:tc>
        <w:tc>
          <w:tcPr>
            <w:tcW w:w="580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20 485,2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21 322,1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20 875,8</w:t>
            </w:r>
          </w:p>
        </w:tc>
        <w:tc>
          <w:tcPr>
            <w:tcW w:w="567" w:type="dxa"/>
            <w:vAlign w:val="bottom"/>
          </w:tcPr>
          <w:p w:rsidR="0077317B" w:rsidRPr="00064512" w:rsidRDefault="0077317B" w:rsidP="0077317B">
            <w:pPr>
              <w:ind w:left="-85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20 793,9</w:t>
            </w:r>
          </w:p>
        </w:tc>
        <w:tc>
          <w:tcPr>
            <w:tcW w:w="511" w:type="dxa"/>
            <w:vAlign w:val="bottom"/>
          </w:tcPr>
          <w:p w:rsidR="0077317B" w:rsidRPr="00064512" w:rsidRDefault="0077317B" w:rsidP="0077317B">
            <w:pPr>
              <w:ind w:left="-850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22 577,5</w:t>
            </w:r>
          </w:p>
        </w:tc>
        <w:tc>
          <w:tcPr>
            <w:tcW w:w="526" w:type="dxa"/>
            <w:vAlign w:val="bottom"/>
          </w:tcPr>
          <w:p w:rsidR="0077317B" w:rsidRPr="00064512" w:rsidRDefault="0077317B" w:rsidP="0077317B">
            <w:pPr>
              <w:ind w:left="-850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22 222,6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ind w:left="-624" w:right="-1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11,6</w:t>
            </w:r>
          </w:p>
        </w:tc>
      </w:tr>
    </w:tbl>
    <w:p w:rsidR="0077317B" w:rsidRPr="00064512" w:rsidRDefault="0090351B" w:rsidP="009473AD">
      <w:pPr>
        <w:pStyle w:val="a4"/>
        <w:spacing w:before="0" w:after="120"/>
        <w:ind w:left="0" w:firstLine="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According to 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National Bank of 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Republic 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of 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>Kazakhstan</w:t>
      </w:r>
      <w:r w:rsidR="0077317B"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.</w:t>
      </w:r>
    </w:p>
    <w:p w:rsidR="00CE591B" w:rsidRPr="00064512" w:rsidRDefault="00CE591B" w:rsidP="00CE591B">
      <w:pPr>
        <w:pStyle w:val="ab"/>
        <w:tabs>
          <w:tab w:val="left" w:pos="5670"/>
        </w:tabs>
        <w:ind w:left="1080"/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Population deposits</w:t>
      </w:r>
      <w:r w:rsidRPr="00064512"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GB"/>
        </w:rPr>
        <w:t>1)</w:t>
      </w:r>
    </w:p>
    <w:p w:rsidR="0077317B" w:rsidRPr="00064512" w:rsidRDefault="0077317B" w:rsidP="0077317B">
      <w:pPr>
        <w:pStyle w:val="a6"/>
        <w:ind w:right="-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>end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 of the period, billion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t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>enge</w:t>
      </w:r>
    </w:p>
    <w:tbl>
      <w:tblPr>
        <w:tblW w:w="10811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39"/>
        <w:gridCol w:w="566"/>
        <w:gridCol w:w="566"/>
        <w:gridCol w:w="566"/>
        <w:gridCol w:w="566"/>
        <w:gridCol w:w="566"/>
        <w:gridCol w:w="566"/>
        <w:gridCol w:w="566"/>
        <w:gridCol w:w="521"/>
        <w:gridCol w:w="607"/>
        <w:gridCol w:w="609"/>
        <w:gridCol w:w="604"/>
        <w:gridCol w:w="617"/>
        <w:gridCol w:w="513"/>
        <w:gridCol w:w="513"/>
        <w:gridCol w:w="513"/>
        <w:gridCol w:w="513"/>
      </w:tblGrid>
      <w:tr w:rsidR="0077317B" w:rsidRPr="00064512" w:rsidTr="00486237">
        <w:trPr>
          <w:cantSplit/>
          <w:trHeight w:val="75"/>
        </w:trPr>
        <w:tc>
          <w:tcPr>
            <w:tcW w:w="18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9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77317B" w:rsidRPr="00064512" w:rsidTr="00486237">
        <w:trPr>
          <w:cantSplit/>
          <w:trHeight w:val="75"/>
        </w:trPr>
        <w:tc>
          <w:tcPr>
            <w:tcW w:w="18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207"/>
        </w:trPr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8 524,7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8 437,5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8 450,0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8 470,1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8 507,4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8 567,1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8 611,9</w:t>
            </w:r>
          </w:p>
        </w:tc>
        <w:tc>
          <w:tcPr>
            <w:tcW w:w="521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8 640,8</w:t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8 710,6</w:t>
            </w:r>
          </w:p>
        </w:tc>
        <w:tc>
          <w:tcPr>
            <w:tcW w:w="609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8 803,9</w:t>
            </w:r>
          </w:p>
        </w:tc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8 883,3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9 170,9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9 714,6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39" w:type="dxa"/>
            <w:vAlign w:val="bottom"/>
          </w:tcPr>
          <w:p w:rsidR="0077317B" w:rsidRPr="00064512" w:rsidRDefault="0077317B" w:rsidP="00486237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2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9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4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1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39" w:type="dxa"/>
            <w:vAlign w:val="bottom"/>
          </w:tcPr>
          <w:p w:rsidR="0077317B" w:rsidRPr="00064512" w:rsidRDefault="0077317B" w:rsidP="00486237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4 610,7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4 655,3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4 719,3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4 873,4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4 889,3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4 680,2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4 764,1</w:t>
            </w:r>
          </w:p>
        </w:tc>
        <w:tc>
          <w:tcPr>
            <w:tcW w:w="52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4 751,3</w:t>
            </w:r>
          </w:p>
        </w:tc>
        <w:tc>
          <w:tcPr>
            <w:tcW w:w="60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4 878,4</w:t>
            </w:r>
          </w:p>
        </w:tc>
        <w:tc>
          <w:tcPr>
            <w:tcW w:w="609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4 991,7</w:t>
            </w:r>
          </w:p>
        </w:tc>
        <w:tc>
          <w:tcPr>
            <w:tcW w:w="604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5 087,2</w:t>
            </w:r>
          </w:p>
        </w:tc>
        <w:tc>
          <w:tcPr>
            <w:tcW w:w="61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5 381,7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5 466,8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39" w:type="dxa"/>
          </w:tcPr>
          <w:p w:rsidR="0077317B" w:rsidRPr="00064512" w:rsidRDefault="0077317B" w:rsidP="00486237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3 914,0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3 782,2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3 730,7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3 596,7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3 618,1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3 886,9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3 847,8</w:t>
            </w:r>
          </w:p>
        </w:tc>
        <w:tc>
          <w:tcPr>
            <w:tcW w:w="52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3 889,5</w:t>
            </w:r>
          </w:p>
        </w:tc>
        <w:tc>
          <w:tcPr>
            <w:tcW w:w="60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3 832,2</w:t>
            </w:r>
          </w:p>
        </w:tc>
        <w:tc>
          <w:tcPr>
            <w:tcW w:w="609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3 812,2</w:t>
            </w:r>
          </w:p>
        </w:tc>
        <w:tc>
          <w:tcPr>
            <w:tcW w:w="604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3 796,1</w:t>
            </w:r>
          </w:p>
        </w:tc>
        <w:tc>
          <w:tcPr>
            <w:tcW w:w="61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3 789,2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4 247,8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39" w:type="dxa"/>
          </w:tcPr>
          <w:p w:rsidR="0077317B" w:rsidRPr="00064512" w:rsidRDefault="0077317B" w:rsidP="00486237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21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607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609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604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617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513" w:type="dxa"/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9,9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39" w:type="dxa"/>
            <w:tcBorders>
              <w:bottom w:val="single" w:sz="4" w:space="0" w:color="auto"/>
            </w:tcBorders>
          </w:tcPr>
          <w:p w:rsidR="0077317B" w:rsidRPr="00064512" w:rsidRDefault="0077317B" w:rsidP="00486237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77317B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</w:tr>
    </w:tbl>
    <w:p w:rsidR="0077317B" w:rsidRPr="00064512" w:rsidRDefault="0077317B" w:rsidP="0077317B">
      <w:pPr>
        <w:pStyle w:val="afd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064512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1)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According to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National Bank of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Republic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of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Kazakhstan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:rsidR="0077317B" w:rsidRPr="00064512" w:rsidRDefault="0077317B" w:rsidP="0077317B">
      <w:pPr>
        <w:pStyle w:val="afd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064512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Without accounts of non-residents.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</w:p>
    <w:p w:rsidR="0077317B" w:rsidRPr="00064512" w:rsidRDefault="0077317B" w:rsidP="0077317B">
      <w:pPr>
        <w:pStyle w:val="afd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064512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Weighted .</w:t>
      </w:r>
    </w:p>
    <w:p w:rsidR="00CE591B" w:rsidRPr="00064512" w:rsidRDefault="00CE591B" w:rsidP="00CE591B">
      <w:pPr>
        <w:pStyle w:val="a4"/>
        <w:ind w:left="284"/>
        <w:jc w:val="center"/>
        <w:rPr>
          <w:rFonts w:asciiTheme="minorHAnsi" w:hAnsiTheme="minorHAnsi"/>
          <w:b/>
          <w:i w:val="0"/>
          <w:color w:val="000000" w:themeColor="text1"/>
          <w:sz w:val="18"/>
          <w:szCs w:val="18"/>
          <w:vertAlign w:val="superscript"/>
          <w:lang w:val="en-US"/>
        </w:rPr>
      </w:pPr>
      <w:r w:rsidRPr="00064512">
        <w:rPr>
          <w:rFonts w:asciiTheme="minorHAnsi" w:hAnsiTheme="minorHAnsi"/>
          <w:b/>
          <w:i w:val="0"/>
          <w:color w:val="000000" w:themeColor="text1"/>
          <w:sz w:val="18"/>
          <w:szCs w:val="18"/>
          <w:lang w:val="en-GB"/>
        </w:rPr>
        <w:t>Credit investments of the secondary level banks</w:t>
      </w:r>
      <w:r w:rsidRPr="00064512">
        <w:rPr>
          <w:rFonts w:asciiTheme="minorHAnsi" w:hAnsiTheme="minorHAnsi"/>
          <w:b/>
          <w:i w:val="0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77317B" w:rsidRPr="00064512" w:rsidRDefault="0077317B" w:rsidP="0077317B">
      <w:pPr>
        <w:pStyle w:val="a6"/>
        <w:ind w:right="-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>end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 of the period, billion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t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>enge</w:t>
      </w:r>
    </w:p>
    <w:tbl>
      <w:tblPr>
        <w:tblW w:w="10798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49"/>
        <w:gridCol w:w="546"/>
        <w:gridCol w:w="637"/>
        <w:gridCol w:w="566"/>
        <w:gridCol w:w="547"/>
        <w:gridCol w:w="563"/>
        <w:gridCol w:w="563"/>
        <w:gridCol w:w="562"/>
        <w:gridCol w:w="563"/>
        <w:gridCol w:w="563"/>
        <w:gridCol w:w="600"/>
        <w:gridCol w:w="601"/>
        <w:gridCol w:w="602"/>
        <w:gridCol w:w="533"/>
        <w:gridCol w:w="533"/>
        <w:gridCol w:w="535"/>
        <w:gridCol w:w="535"/>
      </w:tblGrid>
      <w:tr w:rsidR="0077317B" w:rsidRPr="00064512" w:rsidTr="00486237">
        <w:trPr>
          <w:cantSplit/>
          <w:trHeight w:val="98"/>
        </w:trPr>
        <w:tc>
          <w:tcPr>
            <w:tcW w:w="17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9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77317B" w:rsidRPr="00064512" w:rsidTr="00486237">
        <w:trPr>
          <w:cantSplit/>
          <w:trHeight w:val="131"/>
        </w:trPr>
        <w:tc>
          <w:tcPr>
            <w:tcW w:w="17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317B" w:rsidRPr="00064512" w:rsidRDefault="0077317B" w:rsidP="00486237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300"/>
        </w:trPr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12 470,0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12 489,3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12 473,2</w:t>
            </w:r>
          </w:p>
        </w:tc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12 566,7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12 760,1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12 906,8</w:t>
            </w:r>
          </w:p>
        </w:tc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13 053,6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13 224,1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13 395,0</w:t>
            </w: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13 501,9</w:t>
            </w:r>
          </w:p>
        </w:tc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13 667,8</w:t>
            </w:r>
          </w:p>
        </w:tc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13 864,9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14 052,6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12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17,1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150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15,1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1 950,2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1 948,9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1 907,0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1 890,1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1 896,0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1 816,2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1 826,1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1 834,1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1 879,0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1 860,3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1 800,6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1 889,9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1 929,2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227,5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228,5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226,1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234,1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238,8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243,8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246,9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250,7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256,4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263,9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737,0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735,2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726,0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727,8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718,1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688,5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676,4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679,6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683,3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692,5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690,2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674,6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663,4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504,3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501,6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492,4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488,1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496,9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481,4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486,8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506,4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557,8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526,5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525,2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500,5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525,6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128,0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139,3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49" w:type="dxa"/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546" w:type="dxa"/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1 674,6</w:t>
            </w:r>
          </w:p>
        </w:tc>
        <w:tc>
          <w:tcPr>
            <w:tcW w:w="637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1 728,4</w:t>
            </w:r>
          </w:p>
        </w:tc>
        <w:tc>
          <w:tcPr>
            <w:tcW w:w="566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1 703,9</w:t>
            </w:r>
          </w:p>
        </w:tc>
        <w:tc>
          <w:tcPr>
            <w:tcW w:w="547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1 699,9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1 697,9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1 742,7</w:t>
            </w:r>
          </w:p>
        </w:tc>
        <w:tc>
          <w:tcPr>
            <w:tcW w:w="56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1 704,2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1 704,9</w:t>
            </w:r>
          </w:p>
        </w:tc>
        <w:tc>
          <w:tcPr>
            <w:tcW w:w="563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1 684,9</w:t>
            </w:r>
          </w:p>
        </w:tc>
        <w:tc>
          <w:tcPr>
            <w:tcW w:w="600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1 647,5</w:t>
            </w:r>
          </w:p>
        </w:tc>
        <w:tc>
          <w:tcPr>
            <w:tcW w:w="601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1 705,6</w:t>
            </w:r>
          </w:p>
        </w:tc>
        <w:tc>
          <w:tcPr>
            <w:tcW w:w="602" w:type="dxa"/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1 743,4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533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535" w:type="dxa"/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1 734,5</w:t>
            </w:r>
          </w:p>
        </w:tc>
      </w:tr>
      <w:tr w:rsidR="0077317B" w:rsidRPr="00064512" w:rsidTr="00486237">
        <w:tblPrEx>
          <w:tblCellMar>
            <w:left w:w="30" w:type="dxa"/>
            <w:right w:w="30" w:type="dxa"/>
          </w:tblCellMar>
        </w:tblPrEx>
        <w:trPr>
          <w:cantSplit/>
          <w:trHeight w:val="150"/>
        </w:trPr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7 304,0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7 280,2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7 369,3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7 478,3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7 574,9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7 801,0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7 980,3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8 109,8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8 198,7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8 387,8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8 562,1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8 673,4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:rsidR="0077317B" w:rsidRPr="00064512" w:rsidRDefault="0077317B" w:rsidP="00486237">
            <w:pPr>
              <w:pStyle w:val="a7"/>
              <w:ind w:right="-21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8 796,7</w:t>
            </w:r>
          </w:p>
        </w:tc>
      </w:tr>
    </w:tbl>
    <w:p w:rsidR="0077317B" w:rsidRPr="00064512" w:rsidRDefault="0077317B" w:rsidP="009473AD">
      <w:pPr>
        <w:pStyle w:val="a4"/>
        <w:spacing w:before="0"/>
        <w:ind w:left="-284" w:firstLine="284"/>
        <w:rPr>
          <w:rFonts w:asciiTheme="minorHAnsi" w:hAnsiTheme="minorHAnsi"/>
          <w:color w:val="000000" w:themeColor="text1"/>
          <w:sz w:val="14"/>
          <w:szCs w:val="14"/>
          <w:lang w:val="en-GB"/>
        </w:rPr>
      </w:pPr>
      <w:r w:rsidRPr="00064512">
        <w:rPr>
          <w:rFonts w:asciiTheme="minorHAnsi" w:hAnsiTheme="minorHAnsi"/>
          <w:color w:val="000000" w:themeColor="text1"/>
          <w:sz w:val="14"/>
          <w:szCs w:val="14"/>
          <w:vertAlign w:val="superscript"/>
          <w:lang w:val="en-US"/>
        </w:rPr>
        <w:t>*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According to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National Bank of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Republic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of 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kk-KZ"/>
        </w:rPr>
        <w:t>Kazakhstan</w:t>
      </w:r>
      <w:r w:rsidRPr="00064512">
        <w:rPr>
          <w:rFonts w:asciiTheme="minorHAnsi" w:hAnsiTheme="minorHAnsi"/>
          <w:color w:val="000000" w:themeColor="text1"/>
          <w:sz w:val="14"/>
          <w:szCs w:val="14"/>
          <w:lang w:val="en-GB"/>
        </w:rPr>
        <w:t>.</w:t>
      </w:r>
    </w:p>
    <w:p w:rsidR="00A93CC3" w:rsidRPr="00064512" w:rsidRDefault="00A93CC3" w:rsidP="00BF0854">
      <w:pPr>
        <w:pStyle w:val="ab"/>
        <w:spacing w:line="276" w:lineRule="auto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064512">
        <w:rPr>
          <w:rFonts w:asciiTheme="minorHAnsi" w:hAnsiTheme="minorHAnsi"/>
          <w:color w:val="000000" w:themeColor="text1"/>
          <w:sz w:val="20"/>
          <w:lang w:val="en-US"/>
        </w:rPr>
        <w:t>Financial and economic activities of enterprises</w:t>
      </w:r>
    </w:p>
    <w:p w:rsidR="00BF0854" w:rsidRPr="00064512" w:rsidRDefault="00BF0854" w:rsidP="00BF0854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Financial and economic activity of large and medium-sized enterprises</w:t>
      </w:r>
    </w:p>
    <w:p w:rsidR="00BF0854" w:rsidRPr="00064512" w:rsidRDefault="00BF0854" w:rsidP="00BF0854">
      <w:pPr>
        <w:ind w:left="8505" w:right="-28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>million</w:t>
      </w:r>
      <w:proofErr w:type="gramEnd"/>
      <w:r w:rsidRPr="00064512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BF0854" w:rsidRPr="00064512" w:rsidTr="00BF0854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854" w:rsidRPr="00064512" w:rsidRDefault="00BF0854" w:rsidP="0069248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854" w:rsidRPr="00064512" w:rsidRDefault="00BF0854" w:rsidP="0069248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06B7" w:rsidRPr="00064512" w:rsidRDefault="00BF0854" w:rsidP="0069248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Profit (loss) bef</w:t>
            </w:r>
            <w:r w:rsidR="006352C0"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ore the taxation,</w:t>
            </w:r>
          </w:p>
          <w:p w:rsidR="00BF0854" w:rsidRPr="00064512" w:rsidRDefault="006352C0" w:rsidP="0069248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06B7" w:rsidRPr="00064512" w:rsidRDefault="00BF0854" w:rsidP="0069248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liabilities,</w:t>
            </w:r>
          </w:p>
          <w:p w:rsidR="00BF0854" w:rsidRPr="00064512" w:rsidRDefault="00BF0854" w:rsidP="0069248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million tenge</w:t>
            </w:r>
            <w:r w:rsidR="0090351B" w:rsidRPr="00064512">
              <w:rPr>
                <w:rFonts w:asciiTheme="minorHAnsi" w:hAnsiTheme="minorHAnsi"/>
                <w:color w:val="000000" w:themeColor="text1"/>
                <w:sz w:val="14"/>
                <w:vertAlign w:val="superscript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854" w:rsidRPr="00064512" w:rsidRDefault="00BF0854" w:rsidP="0069248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debts</w:t>
            </w:r>
            <w:r w:rsidR="0090351B" w:rsidRPr="00064512">
              <w:rPr>
                <w:rFonts w:asciiTheme="minorHAnsi" w:hAnsiTheme="minorHAnsi"/>
                <w:color w:val="000000" w:themeColor="text1"/>
                <w:sz w:val="14"/>
                <w:vertAlign w:val="superscript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854" w:rsidRPr="00064512" w:rsidRDefault="00BF0854" w:rsidP="0069248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otes payable, m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enge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854" w:rsidRPr="00064512" w:rsidRDefault="00BF0854" w:rsidP="00692487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notes</w:t>
            </w:r>
            <w:r w:rsidR="0090351B" w:rsidRPr="00064512">
              <w:rPr>
                <w:rFonts w:asciiTheme="minorHAnsi" w:hAnsiTheme="minorHAnsi"/>
                <w:color w:val="000000" w:themeColor="text1"/>
                <w:sz w:val="14"/>
                <w:vertAlign w:val="superscript"/>
                <w:lang w:val="en-US"/>
              </w:rPr>
              <w:t>*</w:t>
            </w:r>
          </w:p>
        </w:tc>
      </w:tr>
      <w:tr w:rsidR="00BF0854" w:rsidRPr="00064512" w:rsidTr="00D706B7">
        <w:trPr>
          <w:trHeight w:val="3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D706B7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201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692487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BF0854">
            <w:pPr>
              <w:pStyle w:val="af0"/>
              <w:snapToGrid w:val="0"/>
              <w:ind w:firstLine="5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BF0854">
            <w:pPr>
              <w:pStyle w:val="af0"/>
              <w:snapToGrid w:val="0"/>
              <w:ind w:firstLine="5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692487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BF0854">
            <w:pPr>
              <w:pStyle w:val="af0"/>
              <w:snapToGrid w:val="0"/>
              <w:ind w:firstLine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F0854" w:rsidRPr="00064512" w:rsidRDefault="00BF0854" w:rsidP="00BF085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BF0854" w:rsidRPr="00064512" w:rsidTr="00D706B7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D706B7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ind w:firstLine="5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2 8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05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ind w:firstLine="5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356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d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810</w:t>
            </w:r>
          </w:p>
        </w:tc>
      </w:tr>
      <w:tr w:rsidR="00BF0854" w:rsidRPr="00064512" w:rsidTr="00D706B7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692487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51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3 301 250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254 825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hanging="3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221 626</w:t>
            </w:r>
          </w:p>
        </w:tc>
      </w:tr>
      <w:tr w:rsidR="00BF0854" w:rsidRPr="00064512" w:rsidTr="00D706B7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F0854" w:rsidRPr="00064512" w:rsidRDefault="00BF0854" w:rsidP="00692487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51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2 713 17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hanging="3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220 443</w:t>
            </w:r>
          </w:p>
        </w:tc>
      </w:tr>
      <w:tr w:rsidR="00BF0854" w:rsidRPr="00064512" w:rsidTr="00D706B7">
        <w:trPr>
          <w:trHeight w:val="47"/>
        </w:trPr>
        <w:tc>
          <w:tcPr>
            <w:tcW w:w="169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BF0854" w:rsidRPr="00064512" w:rsidRDefault="00BF0854" w:rsidP="00692487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51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217 358                                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F0854" w:rsidRPr="00064512" w:rsidRDefault="00BF0854" w:rsidP="00D706B7">
            <w:pPr>
              <w:ind w:hanging="3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196 835</w:t>
            </w:r>
          </w:p>
        </w:tc>
      </w:tr>
    </w:tbl>
    <w:p w:rsidR="007021FE" w:rsidRPr="00064512" w:rsidRDefault="0090351B" w:rsidP="007021FE">
      <w:pPr>
        <w:pStyle w:val="a4"/>
        <w:spacing w:before="0"/>
        <w:ind w:left="-142" w:firstLine="426"/>
        <w:rPr>
          <w:rFonts w:asciiTheme="minorHAnsi" w:hAnsiTheme="minorHAnsi" w:cs="Calibri"/>
          <w:color w:val="000000" w:themeColor="text1"/>
          <w:sz w:val="14"/>
          <w:szCs w:val="14"/>
          <w:lang w:val="en-US"/>
        </w:rPr>
      </w:pPr>
      <w:r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7021FE" w:rsidRPr="00064512">
        <w:rPr>
          <w:rFonts w:asciiTheme="minorHAnsi" w:hAnsiTheme="minorHAnsi" w:cs="Calibri"/>
          <w:color w:val="000000" w:themeColor="text1"/>
          <w:sz w:val="14"/>
          <w:szCs w:val="14"/>
          <w:lang w:val="en-US"/>
        </w:rPr>
        <w:t>To the end of the period.</w:t>
      </w:r>
    </w:p>
    <w:p w:rsidR="00E55324" w:rsidRPr="00064512" w:rsidRDefault="00E55324" w:rsidP="008157FF">
      <w:pPr>
        <w:pStyle w:val="3"/>
        <w:rPr>
          <w:rFonts w:asciiTheme="minorHAnsi" w:hAnsiTheme="minorHAnsi"/>
          <w:color w:val="000000" w:themeColor="text1"/>
          <w:szCs w:val="22"/>
          <w:lang w:val="kk-KZ"/>
        </w:rPr>
      </w:pPr>
      <w:r w:rsidRPr="00064512">
        <w:rPr>
          <w:rFonts w:asciiTheme="minorHAnsi" w:hAnsiTheme="minorHAnsi"/>
          <w:color w:val="000000" w:themeColor="text1"/>
          <w:szCs w:val="22"/>
          <w:lang w:val="en-US"/>
        </w:rPr>
        <w:lastRenderedPageBreak/>
        <w:t>Socio-economic development of the Regions of the Republic of Kazakhstan</w:t>
      </w:r>
    </w:p>
    <w:p w:rsidR="00E55324" w:rsidRPr="00064512" w:rsidRDefault="00E55324" w:rsidP="00352118">
      <w:pPr>
        <w:pStyle w:val="a0"/>
        <w:spacing w:after="24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064512">
        <w:rPr>
          <w:rFonts w:asciiTheme="minorHAnsi" w:hAnsiTheme="minorHAnsi"/>
          <w:b/>
          <w:color w:val="000000" w:themeColor="text1"/>
          <w:lang w:val="en-US"/>
        </w:rPr>
        <w:t xml:space="preserve">Demographic </w:t>
      </w:r>
      <w:r w:rsidRPr="00064512">
        <w:rPr>
          <w:rStyle w:val="af4"/>
          <w:rFonts w:asciiTheme="minorHAnsi" w:hAnsiTheme="minorHAnsi"/>
          <w:b/>
          <w:color w:val="000000" w:themeColor="text1"/>
          <w:u w:val="none"/>
          <w:lang w:val="en-US"/>
        </w:rPr>
        <w:t>statistics</w:t>
      </w:r>
    </w:p>
    <w:p w:rsidR="00842FDD" w:rsidRPr="00064512" w:rsidRDefault="00842FDD" w:rsidP="00064512">
      <w:pPr>
        <w:pStyle w:val="ab"/>
        <w:tabs>
          <w:tab w:val="left" w:pos="9639"/>
        </w:tabs>
        <w:spacing w:before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Change in number of population</w:t>
      </w:r>
      <w:r w:rsidR="005C093F"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2020"/>
        <w:gridCol w:w="2020"/>
        <w:gridCol w:w="2020"/>
      </w:tblGrid>
      <w:tr w:rsidR="003B318B" w:rsidRPr="00064512" w:rsidTr="00064512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18B" w:rsidRPr="00064512" w:rsidRDefault="003B318B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318B" w:rsidRPr="00064512" w:rsidRDefault="003B318B" w:rsidP="00486237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Number of population as of 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1, 20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20,</w:t>
            </w:r>
          </w:p>
          <w:p w:rsidR="003B318B" w:rsidRPr="00064512" w:rsidRDefault="003B318B" w:rsidP="00486237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persons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:rsidR="003B318B" w:rsidRPr="00064512" w:rsidRDefault="003B318B" w:rsidP="00486237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Number of population as of May 1, 2019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, </w:t>
            </w:r>
          </w:p>
          <w:p w:rsidR="003B318B" w:rsidRPr="00064512" w:rsidRDefault="003B318B" w:rsidP="00486237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persons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:rsidR="003B318B" w:rsidRPr="00064512" w:rsidRDefault="003B318B" w:rsidP="00486237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Gross </w:t>
            </w:r>
            <w:bookmarkStart w:id="4" w:name="_GoBack"/>
            <w:bookmarkEnd w:id="4"/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growth/decrease</w:t>
            </w: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, 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persons</w:t>
            </w:r>
          </w:p>
        </w:tc>
        <w:tc>
          <w:tcPr>
            <w:tcW w:w="2020" w:type="dxa"/>
            <w:tcBorders>
              <w:bottom w:val="single" w:sz="4" w:space="0" w:color="auto"/>
              <w:right w:val="nil"/>
            </w:tcBorders>
            <w:vAlign w:val="center"/>
          </w:tcPr>
          <w:p w:rsidR="003B318B" w:rsidRPr="00064512" w:rsidRDefault="003B318B" w:rsidP="00486237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Growth rate, %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  <w:r w:rsidR="004C7D59"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711,2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  <w:r w:rsidR="004C7D59"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468,9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242,3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736,7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739,3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-2,6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885,5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872,8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062,3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045,4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649,4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637,4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658,5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654,2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2B7FF7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3B318B"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3B318B"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378,2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378,2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868,4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871,5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-3,1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807,1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797,6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705,6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685,1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752,4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753,6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-1,2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547,7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552,7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025,8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992,7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369,1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377,1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149,9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094,4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933,8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870,2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3B318B" w:rsidRPr="00064512" w:rsidTr="00064512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18B" w:rsidRPr="00064512" w:rsidRDefault="003B318B" w:rsidP="00486237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  <w:r w:rsid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047,9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18B" w:rsidRPr="002B7FF7" w:rsidRDefault="003B318B" w:rsidP="00486237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2B7F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102,8</w:t>
            </w:r>
          </w:p>
        </w:tc>
      </w:tr>
    </w:tbl>
    <w:p w:rsidR="003B318B" w:rsidRPr="00064512" w:rsidRDefault="003B318B" w:rsidP="003B318B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color w:val="000000" w:themeColor="text1"/>
          <w:sz w:val="14"/>
          <w:szCs w:val="14"/>
        </w:rPr>
      </w:pPr>
      <w:r w:rsidRPr="00064512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*</w:t>
      </w:r>
      <w:r w:rsidRPr="00064512">
        <w:rPr>
          <w:rFonts w:asciiTheme="minorHAnsi" w:hAnsiTheme="minorHAnsi" w:cs="Arial"/>
          <w:i/>
          <w:color w:val="000000" w:themeColor="text1"/>
          <w:sz w:val="14"/>
          <w:szCs w:val="14"/>
          <w:lang w:val="en-GB"/>
        </w:rPr>
        <w:t>By the current account</w:t>
      </w:r>
      <w:r w:rsidRPr="00064512">
        <w:rPr>
          <w:rFonts w:asciiTheme="minorHAnsi" w:hAnsiTheme="minorHAnsi"/>
          <w:b/>
          <w:i/>
          <w:color w:val="000000" w:themeColor="text1"/>
          <w:sz w:val="14"/>
          <w:szCs w:val="14"/>
          <w:lang w:val="en-US"/>
        </w:rPr>
        <w:t>.</w:t>
      </w:r>
    </w:p>
    <w:p w:rsidR="00E55324" w:rsidRPr="00064512" w:rsidRDefault="00E55324" w:rsidP="00E55324">
      <w:pPr>
        <w:pStyle w:val="First"/>
        <w:rPr>
          <w:rFonts w:asciiTheme="minorHAnsi" w:hAnsiTheme="minorHAnsi"/>
          <w:b/>
          <w:color w:val="000000" w:themeColor="text1"/>
        </w:rPr>
      </w:pPr>
      <w:r w:rsidRPr="00064512">
        <w:rPr>
          <w:rFonts w:asciiTheme="minorHAnsi" w:hAnsiTheme="minorHAnsi"/>
          <w:b/>
          <w:color w:val="000000" w:themeColor="text1"/>
          <w:lang w:val="en-GB"/>
        </w:rPr>
        <w:t>Criminality</w:t>
      </w:r>
    </w:p>
    <w:p w:rsidR="005D7EC5" w:rsidRPr="00064512" w:rsidRDefault="005D7EC5" w:rsidP="005D7EC5">
      <w:pPr>
        <w:pStyle w:val="ab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064512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categories of heaviness for January-April</w:t>
      </w: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</w:t>
      </w:r>
      <w:r w:rsidRPr="00064512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064512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20</w:t>
      </w:r>
      <w:r w:rsidR="005C093F"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p w:rsidR="005D7EC5" w:rsidRPr="00064512" w:rsidRDefault="005D7EC5" w:rsidP="00064512">
      <w:pPr>
        <w:pStyle w:val="a6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47"/>
        <w:gridCol w:w="1985"/>
        <w:gridCol w:w="1523"/>
        <w:gridCol w:w="1524"/>
        <w:gridCol w:w="1524"/>
        <w:gridCol w:w="1524"/>
      </w:tblGrid>
      <w:tr w:rsidR="005D7EC5" w:rsidRPr="00B330F6" w:rsidTr="00064512">
        <w:trPr>
          <w:trHeight w:val="120"/>
        </w:trPr>
        <w:tc>
          <w:tcPr>
            <w:tcW w:w="224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EC5" w:rsidRPr="00064512" w:rsidRDefault="005D7EC5" w:rsidP="005D7EC5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737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</w:p>
          <w:p w:rsidR="005D7EC5" w:rsidRPr="00064512" w:rsidRDefault="005D7EC5" w:rsidP="005D7EC5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proofErr w:type="gramStart"/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5D7EC5" w:rsidRPr="00064512" w:rsidTr="00064512">
        <w:trPr>
          <w:trHeight w:val="941"/>
        </w:trPr>
        <w:tc>
          <w:tcPr>
            <w:tcW w:w="224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EC5" w:rsidRPr="00064512" w:rsidRDefault="005D7EC5" w:rsidP="005D7EC5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minor grave</w:t>
            </w:r>
          </w:p>
        </w:tc>
      </w:tr>
      <w:tr w:rsidR="005D7EC5" w:rsidRPr="00064512" w:rsidTr="00064512">
        <w:trPr>
          <w:trHeight w:val="70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63 683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16 946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27 886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9 828</w:t>
            </w:r>
          </w:p>
        </w:tc>
      </w:tr>
      <w:tr w:rsidR="005D7EC5" w:rsidRPr="00064512" w:rsidTr="00064512">
        <w:trPr>
          <w:trHeight w:val="80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2 845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349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ktobе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2 688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1 363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354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lmaty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5 765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1 467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2 074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1 000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tyrau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242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1 198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376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2 366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981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412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aragandy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4 529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1 360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553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stanai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3 667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1 611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486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yzylorda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1 726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261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angystau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2 216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290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Soltustik </w:t>
            </w: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azakhstan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305</w:t>
            </w:r>
          </w:p>
        </w:tc>
      </w:tr>
      <w:tr w:rsidR="005D7EC5" w:rsidRPr="00064512" w:rsidTr="00064512">
        <w:trPr>
          <w:trHeight w:val="23"/>
        </w:trPr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535</w:t>
            </w:r>
          </w:p>
        </w:tc>
      </w:tr>
      <w:tr w:rsidR="005D7EC5" w:rsidRPr="00064512" w:rsidTr="00064512"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5 176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1 319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2 512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793</w:t>
            </w:r>
          </w:p>
        </w:tc>
      </w:tr>
      <w:tr w:rsidR="005D7EC5" w:rsidRPr="00064512" w:rsidTr="00064512"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4 461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717</w:t>
            </w:r>
          </w:p>
        </w:tc>
      </w:tr>
      <w:tr w:rsidR="005D7EC5" w:rsidRPr="00064512" w:rsidTr="00064512"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12 338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3 221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5 857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2 044</w:t>
            </w:r>
          </w:p>
        </w:tc>
      </w:tr>
      <w:tr w:rsidR="005D7EC5" w:rsidRPr="00064512" w:rsidTr="00064512"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1 358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1 682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755</w:t>
            </w:r>
          </w:p>
        </w:tc>
      </w:tr>
      <w:tr w:rsidR="005D7EC5" w:rsidRPr="00064512" w:rsidTr="00064512"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664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</w:t>
            </w:r>
          </w:p>
        </w:tc>
      </w:tr>
      <w:tr w:rsidR="005D7EC5" w:rsidRPr="00064512" w:rsidTr="00064512">
        <w:tc>
          <w:tcPr>
            <w:tcW w:w="2247" w:type="dxa"/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bymilitary personnel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</w:t>
            </w:r>
          </w:p>
        </w:tc>
      </w:tr>
      <w:tr w:rsidR="005D7EC5" w:rsidRPr="00064512" w:rsidTr="00064512">
        <w:trPr>
          <w:trHeight w:val="74"/>
        </w:trPr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5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5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</w:tr>
    </w:tbl>
    <w:p w:rsidR="005D7EC5" w:rsidRPr="00064512" w:rsidRDefault="00850B6E" w:rsidP="0043725C">
      <w:pPr>
        <w:pStyle w:val="a6"/>
        <w:spacing w:before="0" w:after="0"/>
        <w:ind w:left="113" w:firstLine="142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5D7EC5" w:rsidRPr="00064512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5D7EC5" w:rsidRPr="00064512" w:rsidRDefault="005D7EC5" w:rsidP="005D7EC5">
      <w:pPr>
        <w:pStyle w:val="ab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064512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crime categories for January-April</w:t>
      </w:r>
      <w:r w:rsidRPr="0006451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</w:t>
      </w:r>
      <w:r w:rsidRPr="00064512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064512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20</w:t>
      </w:r>
      <w:r w:rsidR="00165989"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p w:rsidR="005D7EC5" w:rsidRPr="00064512" w:rsidRDefault="005D7EC5" w:rsidP="00064512">
      <w:pPr>
        <w:pStyle w:val="a6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proofErr w:type="gramStart"/>
      <w:r w:rsidRPr="00064512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537"/>
      </w:tblGrid>
      <w:tr w:rsidR="005D7EC5" w:rsidRPr="00B330F6" w:rsidTr="00064512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EC5" w:rsidRPr="00064512" w:rsidRDefault="005D7EC5" w:rsidP="005D7EC5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06451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  <w:r w:rsidR="00BA6BD0"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6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5D7EC5" w:rsidRPr="00064512" w:rsidTr="00064512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EC5" w:rsidRPr="00064512" w:rsidRDefault="005D7EC5" w:rsidP="005D7EC5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EC5" w:rsidRPr="00064512" w:rsidRDefault="005D7EC5" w:rsidP="005D7EC5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en-US" w:eastAsia="en-US"/>
              </w:rPr>
            </w:pPr>
            <w:proofErr w:type="gramStart"/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е</w:t>
            </w:r>
            <w:proofErr w:type="gramEnd"/>
            <w:r w:rsidRPr="00064512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 xml:space="preserve">conomic 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064512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</w:p>
        </w:tc>
      </w:tr>
      <w:tr w:rsidR="005D7EC5" w:rsidRPr="00064512" w:rsidTr="00064512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63 683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1 243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27 265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609</w:t>
            </w:r>
          </w:p>
        </w:tc>
      </w:tr>
      <w:tr w:rsidR="005D7EC5" w:rsidRPr="00064512" w:rsidTr="00064512">
        <w:trPr>
          <w:trHeight w:val="108"/>
        </w:trPr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2 845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1 177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2 688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1 257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32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5 765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2 384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46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679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1 027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938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4 529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2 171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3 667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1 549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1 726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632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417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2 216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758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5D7EC5" w:rsidRPr="00064512" w:rsidTr="00064512">
        <w:trPr>
          <w:trHeight w:val="219"/>
        </w:trPr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Soltustik </w:t>
            </w:r>
            <w:proofErr w:type="gramStart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725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5 176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2 328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40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4 461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1 743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12 338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6 637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133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1 777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192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</w:tr>
      <w:tr w:rsidR="005D7EC5" w:rsidRPr="00064512" w:rsidTr="00064512">
        <w:tc>
          <w:tcPr>
            <w:tcW w:w="2325" w:type="dxa"/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5D7EC5" w:rsidRPr="00064512" w:rsidTr="00064512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5D7EC5" w:rsidRPr="00064512" w:rsidRDefault="005D7EC5" w:rsidP="00BA6BD0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48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EC5" w:rsidRPr="00064512" w:rsidRDefault="005D7EC5" w:rsidP="00BA6BD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5D7EC5" w:rsidRPr="00064512" w:rsidRDefault="00165989" w:rsidP="0043725C">
      <w:pPr>
        <w:pStyle w:val="a6"/>
        <w:spacing w:before="0" w:after="0"/>
        <w:ind w:left="170" w:firstLine="142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064512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5D7EC5" w:rsidRPr="00064512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064512" w:rsidRDefault="00E67333" w:rsidP="008B6883">
      <w:pPr>
        <w:pStyle w:val="ab"/>
        <w:tabs>
          <w:tab w:val="left" w:pos="280"/>
        </w:tabs>
        <w:jc w:val="both"/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</w:pPr>
      <w:r w:rsidRPr="00064512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Labor and e</w:t>
      </w:r>
      <w:r w:rsidR="00E94C0F" w:rsidRPr="00064512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mployment</w:t>
      </w:r>
      <w:r w:rsidR="000E5A2F" w:rsidRPr="00064512">
        <w:rPr>
          <w:rFonts w:asciiTheme="minorHAnsi" w:eastAsia="Calibri" w:hAnsiTheme="minorHAnsi" w:cs="Calibri"/>
          <w:bCs/>
          <w:color w:val="000000" w:themeColor="text1"/>
          <w:sz w:val="20"/>
          <w:lang w:val="kk-KZ" w:eastAsia="en-US"/>
        </w:rPr>
        <w:t xml:space="preserve"> </w:t>
      </w:r>
      <w:r w:rsidR="00E94C0F" w:rsidRPr="00064512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statistics</w:t>
      </w:r>
    </w:p>
    <w:p w:rsidR="00E30956" w:rsidRPr="00064512" w:rsidRDefault="00E30956" w:rsidP="00E30956">
      <w:pPr>
        <w:pStyle w:val="ab"/>
        <w:spacing w:before="0" w:after="0" w:line="480" w:lineRule="auto"/>
        <w:rPr>
          <w:rFonts w:asciiTheme="minorHAnsi" w:hAnsiTheme="minorHAnsi"/>
          <w:color w:val="000000" w:themeColor="text1"/>
          <w:sz w:val="18"/>
          <w:lang w:val="en-GB"/>
        </w:rPr>
      </w:pPr>
      <w:r w:rsidRPr="00064512">
        <w:rPr>
          <w:rFonts w:asciiTheme="minorHAnsi" w:hAnsiTheme="minorHAnsi"/>
          <w:color w:val="000000" w:themeColor="text1"/>
          <w:sz w:val="18"/>
          <w:lang w:val="en-GB"/>
        </w:rPr>
        <w:t xml:space="preserve">Number of employees at large and medium-sized enterprises in </w:t>
      </w:r>
      <w:proofErr w:type="gramStart"/>
      <w:r w:rsidRPr="00064512">
        <w:rPr>
          <w:rFonts w:asciiTheme="minorHAnsi" w:hAnsiTheme="minorHAnsi"/>
          <w:color w:val="000000" w:themeColor="text1"/>
          <w:sz w:val="18"/>
          <w:lang w:val="en-GB"/>
        </w:rPr>
        <w:t>I</w:t>
      </w:r>
      <w:proofErr w:type="gramEnd"/>
      <w:r w:rsidRPr="00064512">
        <w:rPr>
          <w:rFonts w:asciiTheme="minorHAnsi" w:hAnsiTheme="minorHAnsi"/>
          <w:color w:val="000000" w:themeColor="text1"/>
          <w:sz w:val="18"/>
          <w:lang w:val="en-GB"/>
        </w:rPr>
        <w:t xml:space="preserve">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843"/>
      </w:tblGrid>
      <w:tr w:rsidR="00E30956" w:rsidRPr="00B330F6" w:rsidTr="00064512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spacing w:before="100"/>
              <w:ind w:left="-5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Total number of employees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quarter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quarter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as % to</w:t>
            </w:r>
          </w:p>
        </w:tc>
      </w:tr>
      <w:tr w:rsidR="00E30956" w:rsidRPr="00B330F6" w:rsidTr="00064512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corresponding quarter of previous year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064512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2 825,9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2 649,9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94,7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138,1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98,4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130,3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157,1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147,7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192,3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181,3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97,6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90,5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262,9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250,8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99,4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128,5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106,9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130,4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122,3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147,3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140,8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73,1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66,5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</w:tr>
      <w:tr w:rsidR="00E30956" w:rsidRPr="00064512" w:rsidTr="00064512">
        <w:trPr>
          <w:cantSplit/>
          <w:trHeight w:val="66"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145,6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136,4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104,7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217,3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206,8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Nur-Sultan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235,4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219,0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443,3</w:t>
            </w:r>
          </w:p>
        </w:tc>
        <w:tc>
          <w:tcPr>
            <w:tcW w:w="1276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418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992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413,2</w:t>
            </w:r>
          </w:p>
        </w:tc>
        <w:tc>
          <w:tcPr>
            <w:tcW w:w="1417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843" w:type="dxa"/>
            <w:vAlign w:val="bottom"/>
          </w:tcPr>
          <w:p w:rsidR="00E30956" w:rsidRPr="00064512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454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135,5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123,4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30956" w:rsidRPr="00064512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</w:tbl>
    <w:p w:rsidR="003D5481" w:rsidRPr="00064512" w:rsidRDefault="003D5481" w:rsidP="00064512">
      <w:pPr>
        <w:pStyle w:val="2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064512">
        <w:rPr>
          <w:rFonts w:asciiTheme="minorHAnsi" w:hAnsiTheme="minorHAnsi"/>
          <w:color w:val="000000" w:themeColor="text1"/>
          <w:sz w:val="18"/>
          <w:szCs w:val="18"/>
          <w:lang w:val="en-GB"/>
        </w:rPr>
        <w:t>Unemployment and employment support in May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20</w:t>
      </w:r>
      <w:r w:rsidRPr="00064512">
        <w:rPr>
          <w:rFonts w:asciiTheme="minorHAnsi" w:hAnsiTheme="minorHAnsi"/>
          <w:color w:val="000000" w:themeColor="text1"/>
          <w:sz w:val="18"/>
          <w:szCs w:val="18"/>
          <w:lang w:val="kk-KZ"/>
        </w:rPr>
        <w:t>20</w:t>
      </w:r>
      <w:r w:rsidRPr="00064512"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268"/>
        <w:gridCol w:w="2410"/>
        <w:gridCol w:w="1417"/>
        <w:gridCol w:w="1843"/>
      </w:tblGrid>
      <w:tr w:rsidR="003D5481" w:rsidRPr="00B330F6" w:rsidTr="00064512">
        <w:trPr>
          <w:cantSplit/>
          <w:trHeight w:val="326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Overall measures rendered on enployment, unit</w:t>
            </w:r>
          </w:p>
        </w:tc>
      </w:tr>
      <w:tr w:rsidR="003D5481" w:rsidRPr="00B330F6" w:rsidTr="00064512">
        <w:trPr>
          <w:cantSplit/>
          <w:trHeight w:val="541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5481" w:rsidRPr="00064512" w:rsidRDefault="003D5481" w:rsidP="0021595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3D5481" w:rsidRPr="00064512" w:rsidTr="00064512">
        <w:trPr>
          <w:cantSplit/>
          <w:trHeight w:val="89"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D5481" w:rsidRPr="00064512" w:rsidRDefault="003D5481" w:rsidP="0021595A">
            <w:pPr>
              <w:pStyle w:val="afd"/>
              <w:ind w:firstLine="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161 270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44 612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55,7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3 241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2 587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75,0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6 366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2 860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63,5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18 559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3 136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35,3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9 806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926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43,1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11 009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1 309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15 115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4 066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62,7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6 603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2 258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4 836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2 731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3D5481" w:rsidRPr="00064512" w:rsidTr="00064512">
        <w:trPr>
          <w:cantSplit/>
          <w:trHeight w:val="137"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9 302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1 939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9 855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684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22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,5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5 820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3 294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79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5 205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1 740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56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,4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27 806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2 438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vAlign w:val="bottom"/>
          </w:tcPr>
          <w:p w:rsidR="003D5481" w:rsidRPr="00064512" w:rsidRDefault="003D5481" w:rsidP="003D5481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6 471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3 267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8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</w:tcPr>
          <w:p w:rsidR="003D5481" w:rsidRPr="00064512" w:rsidRDefault="003D5481" w:rsidP="0021595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Nursultan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3 558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1 922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60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</w:tcPr>
          <w:p w:rsidR="003D5481" w:rsidRPr="00064512" w:rsidRDefault="003D5481" w:rsidP="0021595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68" w:type="dxa"/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9 450</w:t>
            </w:r>
          </w:p>
        </w:tc>
        <w:tc>
          <w:tcPr>
            <w:tcW w:w="2410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417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8 801</w:t>
            </w:r>
          </w:p>
        </w:tc>
        <w:tc>
          <w:tcPr>
            <w:tcW w:w="1843" w:type="dxa"/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3D5481" w:rsidRPr="00064512" w:rsidTr="00064512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3D5481" w:rsidRPr="00064512" w:rsidRDefault="003D5481" w:rsidP="0021595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8 268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1 580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D5481" w:rsidRPr="00064512" w:rsidRDefault="003D5481" w:rsidP="0021595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60,0</w:t>
            </w:r>
          </w:p>
        </w:tc>
      </w:tr>
    </w:tbl>
    <w:p w:rsidR="003D5481" w:rsidRPr="00064512" w:rsidRDefault="003D5481" w:rsidP="003D5481">
      <w:pPr>
        <w:pStyle w:val="a9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064512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*Data by Ministry of Labor and social protection of population of the Republic of Kazakhstan.</w:t>
      </w:r>
    </w:p>
    <w:p w:rsidR="00E30956" w:rsidRPr="00064512" w:rsidRDefault="00E30956" w:rsidP="00064512">
      <w:pPr>
        <w:pStyle w:val="ab"/>
        <w:pageBreakBefore/>
        <w:spacing w:before="240" w:after="60" w:line="480" w:lineRule="auto"/>
        <w:rPr>
          <w:rFonts w:asciiTheme="minorHAnsi" w:hAnsiTheme="minorHAnsi"/>
          <w:color w:val="000000" w:themeColor="text1"/>
          <w:lang w:val="en-US"/>
        </w:rPr>
      </w:pPr>
      <w:r w:rsidRPr="00064512">
        <w:rPr>
          <w:rFonts w:asciiTheme="minorHAnsi" w:hAnsiTheme="minorHAnsi"/>
          <w:color w:val="000000" w:themeColor="text1"/>
          <w:sz w:val="18"/>
          <w:lang w:val="en-US"/>
        </w:rPr>
        <w:lastRenderedPageBreak/>
        <w:t xml:space="preserve">The average monthly nominal wage of one employee in the </w:t>
      </w:r>
      <w:r w:rsidRPr="00064512">
        <w:rPr>
          <w:rFonts w:asciiTheme="minorHAnsi" w:hAnsiTheme="minorHAnsi"/>
          <w:color w:val="000000" w:themeColor="text1"/>
          <w:sz w:val="18"/>
          <w:lang w:val="en-GB"/>
        </w:rPr>
        <w:t>I</w:t>
      </w:r>
      <w:r w:rsidRPr="00064512">
        <w:rPr>
          <w:rFonts w:asciiTheme="minorHAnsi" w:hAnsiTheme="minorHAnsi"/>
          <w:color w:val="000000" w:themeColor="text1"/>
          <w:sz w:val="18"/>
          <w:lang w:val="en-US"/>
        </w:rPr>
        <w:t xml:space="preserve"> quarter </w:t>
      </w:r>
      <w:r w:rsidRPr="00064512">
        <w:rPr>
          <w:rFonts w:asciiTheme="minorHAnsi" w:hAnsiTheme="minorHAnsi"/>
          <w:color w:val="000000" w:themeColor="text1"/>
          <w:sz w:val="18"/>
          <w:lang w:val="en-GB"/>
        </w:rPr>
        <w:t>of</w:t>
      </w:r>
      <w:r w:rsidRPr="00064512">
        <w:rPr>
          <w:rFonts w:asciiTheme="minorHAnsi" w:hAnsiTheme="minorHAnsi"/>
          <w:color w:val="000000" w:themeColor="text1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843"/>
      </w:tblGrid>
      <w:tr w:rsidR="00E30956" w:rsidRPr="00B330F6" w:rsidTr="00064512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E30956" w:rsidRPr="00064512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Total</w:t>
            </w:r>
          </w:p>
        </w:tc>
        <w:tc>
          <w:tcPr>
            <w:tcW w:w="4394" w:type="dxa"/>
            <w:gridSpan w:val="3"/>
            <w:tcBorders>
              <w:right w:val="nil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Of them in large and medium-sized enterprises</w:t>
            </w:r>
          </w:p>
        </w:tc>
      </w:tr>
      <w:tr w:rsidR="00E30956" w:rsidRPr="00B330F6" w:rsidTr="00064512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</w:t>
            </w: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3260" w:type="dxa"/>
            <w:gridSpan w:val="2"/>
            <w:tcBorders>
              <w:right w:val="nil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 quarter as a percentage of</w:t>
            </w:r>
          </w:p>
        </w:tc>
      </w:tr>
      <w:tr w:rsidR="00E30956" w:rsidRPr="00B330F6" w:rsidTr="00064512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e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vAlign w:val="center"/>
          </w:tcPr>
          <w:p w:rsidR="00E30956" w:rsidRPr="00064512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064512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200 332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220 087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117,2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156 964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166 603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124,0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168 331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182 405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117,8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154 836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167 963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126,1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346 357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382 288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105,4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186 857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216 402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112,6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144 019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154 141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126,7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182 785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194 411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113,7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154 853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162 912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117,0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165 860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180 354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123,2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323 642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362 258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111,6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175 342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187 184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116,3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141 720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145 352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121,7</w:t>
            </w:r>
          </w:p>
        </w:tc>
      </w:tr>
      <w:tr w:rsidR="00E30956" w:rsidRPr="00064512" w:rsidTr="00064512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146 256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164 893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133,8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181 609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198 373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125,1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277 016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284 621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119,2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239 979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244 646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064512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117,5</w:t>
            </w:r>
          </w:p>
        </w:tc>
      </w:tr>
      <w:tr w:rsidR="00E30956" w:rsidRPr="00064512" w:rsidTr="00064512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956" w:rsidRPr="00064512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064512" w:rsidRDefault="00E30956" w:rsidP="00E30956">
            <w:pPr>
              <w:ind w:left="-39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152 133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064512" w:rsidRDefault="00E30956" w:rsidP="00E30956">
            <w:pPr>
              <w:ind w:left="-39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064512" w:rsidRDefault="00E30956" w:rsidP="00E30956">
            <w:pPr>
              <w:ind w:left="-39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064512" w:rsidRDefault="00E30956" w:rsidP="00E30956">
            <w:pPr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161 907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064512" w:rsidRDefault="00E30956" w:rsidP="00E30956">
            <w:pPr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064512" w:rsidRDefault="00E30956" w:rsidP="00E30956">
            <w:pPr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06451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126,1</w:t>
            </w:r>
          </w:p>
        </w:tc>
      </w:tr>
    </w:tbl>
    <w:p w:rsidR="00E30956" w:rsidRPr="00064512" w:rsidRDefault="00E30956" w:rsidP="00064512">
      <w:pPr>
        <w:pStyle w:val="2"/>
        <w:rPr>
          <w:rFonts w:asciiTheme="minorHAnsi" w:hAnsiTheme="minorHAnsi"/>
          <w:sz w:val="18"/>
          <w:szCs w:val="18"/>
          <w:lang w:val="en-US"/>
        </w:rPr>
      </w:pPr>
      <w:r w:rsidRPr="00064512">
        <w:rPr>
          <w:rFonts w:asciiTheme="minorHAnsi" w:hAnsiTheme="minorHAnsi"/>
          <w:sz w:val="18"/>
          <w:szCs w:val="18"/>
          <w:lang w:val="en-US"/>
        </w:rPr>
        <w:t>Index of salary in</w:t>
      </w:r>
      <w:r w:rsidRPr="00064512">
        <w:rPr>
          <w:rFonts w:asciiTheme="minorHAnsi" w:hAnsiTheme="minorHAnsi"/>
          <w:sz w:val="18"/>
          <w:szCs w:val="18"/>
          <w:lang w:val="en-GB"/>
        </w:rPr>
        <w:t xml:space="preserve"> I quarter of 2</w:t>
      </w:r>
      <w:r w:rsidRPr="00064512">
        <w:rPr>
          <w:rFonts w:asciiTheme="minorHAnsi" w:hAnsiTheme="minorHAnsi"/>
          <w:sz w:val="18"/>
          <w:szCs w:val="18"/>
          <w:lang w:val="en-US"/>
        </w:rPr>
        <w:t>020</w:t>
      </w:r>
      <w:r w:rsidR="00064512" w:rsidRPr="00064512">
        <w:rPr>
          <w:rFonts w:asciiTheme="minorHAnsi" w:hAnsiTheme="minorHAnsi"/>
          <w:sz w:val="18"/>
          <w:szCs w:val="18"/>
          <w:lang w:val="en-US"/>
        </w:rPr>
        <w:br/>
      </w:r>
      <w:r w:rsidRPr="00064512">
        <w:rPr>
          <w:rFonts w:asciiTheme="minorHAnsi" w:hAnsiTheme="minorHAnsi"/>
          <w:sz w:val="18"/>
          <w:szCs w:val="18"/>
          <w:lang w:val="en-US"/>
        </w:rPr>
        <w:t>(small and medium enterprises)</w:t>
      </w:r>
    </w:p>
    <w:p w:rsidR="00E30956" w:rsidRPr="00064512" w:rsidRDefault="00E30956" w:rsidP="00E30956">
      <w:pPr>
        <w:pStyle w:val="a0"/>
        <w:spacing w:before="60" w:after="60"/>
        <w:jc w:val="right"/>
        <w:rPr>
          <w:rFonts w:asciiTheme="minorHAnsi" w:hAnsiTheme="minorHAnsi"/>
          <w:color w:val="000000" w:themeColor="text1"/>
          <w:lang w:val="en-US"/>
        </w:rPr>
      </w:pPr>
      <w:proofErr w:type="gramStart"/>
      <w:r w:rsidRPr="00064512">
        <w:rPr>
          <w:rFonts w:asciiTheme="minorHAnsi" w:hAnsiTheme="minorHAnsi"/>
          <w:color w:val="000000" w:themeColor="text1"/>
          <w:sz w:val="14"/>
          <w:lang w:val="en-US"/>
        </w:rPr>
        <w:t>the</w:t>
      </w:r>
      <w:proofErr w:type="gramEnd"/>
      <w:r w:rsidRPr="00064512">
        <w:rPr>
          <w:rFonts w:asciiTheme="minorHAnsi" w:hAnsiTheme="minorHAnsi"/>
          <w:color w:val="000000" w:themeColor="text1"/>
          <w:sz w:val="14"/>
          <w:lang w:val="en-US"/>
        </w:rPr>
        <w:t xml:space="preserve"> relevant quarter of the last year</w:t>
      </w:r>
    </w:p>
    <w:p w:rsidR="00554694" w:rsidRPr="00064512" w:rsidRDefault="00811D98" w:rsidP="00E30956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064512">
        <w:rPr>
          <w:rFonts w:asciiTheme="minorHAnsi" w:hAnsiTheme="minorHAnsi" w:cs="Calibri"/>
          <w:noProof/>
          <w:color w:val="000000" w:themeColor="text1"/>
          <w:sz w:val="20"/>
        </w:rPr>
        <w:drawing>
          <wp:inline distT="0" distB="0" distL="0" distR="0">
            <wp:extent cx="5667555" cy="4252823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4C0F" w:rsidRPr="00A61202" w:rsidRDefault="00564105" w:rsidP="00A61202">
      <w:pPr>
        <w:pStyle w:val="ab"/>
        <w:pageBreakBefore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color w:val="000000" w:themeColor="text1"/>
          <w:sz w:val="20"/>
          <w:lang w:val="en-GB"/>
        </w:rPr>
      </w:pPr>
      <w:r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Pric</w:t>
      </w:r>
      <w:r w:rsidR="00E94C0F" w:rsidRPr="00A61202">
        <w:rPr>
          <w:rFonts w:asciiTheme="minorHAnsi" w:hAnsiTheme="minorHAnsi" w:cs="Calibri"/>
          <w:color w:val="000000" w:themeColor="text1"/>
          <w:sz w:val="20"/>
          <w:lang w:val="en-GB"/>
        </w:rPr>
        <w:t>es statistics</w:t>
      </w:r>
    </w:p>
    <w:p w:rsidR="00CA6BA8" w:rsidRPr="00A61202" w:rsidRDefault="00CA6BA8" w:rsidP="000C1B14">
      <w:pPr>
        <w:pStyle w:val="aff3"/>
        <w:spacing w:before="100" w:beforeAutospacing="1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A61202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Consumer price index in May 2020</w:t>
      </w:r>
    </w:p>
    <w:p w:rsidR="00CA6BA8" w:rsidRPr="00A61202" w:rsidRDefault="00CA6BA8" w:rsidP="000C1B14">
      <w:pPr>
        <w:pStyle w:val="a6"/>
        <w:ind w:right="340"/>
        <w:rPr>
          <w:rFonts w:asciiTheme="minorHAnsi" w:hAnsiTheme="minorHAnsi" w:cs="Arial"/>
          <w:color w:val="000000" w:themeColor="text1"/>
          <w:sz w:val="14"/>
          <w:szCs w:val="14"/>
        </w:rPr>
      </w:pPr>
      <w:proofErr w:type="gramStart"/>
      <w:r w:rsidRPr="00A6120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in</w:t>
      </w:r>
      <w:proofErr w:type="gramEnd"/>
      <w:r w:rsidRPr="00A61202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CA6BA8" w:rsidRPr="00A61202" w:rsidTr="00504664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Marketable services for </w:t>
            </w: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</w:tr>
      <w:tr w:rsidR="00CA6BA8" w:rsidRPr="00A61202" w:rsidTr="00A61202">
        <w:tblPrEx>
          <w:tblCellMar>
            <w:left w:w="70" w:type="dxa"/>
            <w:right w:w="70" w:type="dxa"/>
          </w:tblCellMar>
        </w:tblPrEx>
        <w:trPr>
          <w:cantSplit/>
          <w:trHeight w:val="208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CA6BA8" w:rsidRPr="00A61202" w:rsidRDefault="00CA6BA8" w:rsidP="00A61202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</w:rPr>
            </w:pPr>
            <w:r w:rsidRPr="00A61202">
              <w:rPr>
                <w:b/>
                <w:color w:val="000000" w:themeColor="text1"/>
                <w:sz w:val="14"/>
                <w:szCs w:val="14"/>
              </w:rPr>
              <w:t>To previous December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CA6BA8" w:rsidRPr="00A61202" w:rsidRDefault="00CA6BA8" w:rsidP="00A61202">
            <w:pPr>
              <w:pStyle w:val="afd"/>
              <w:jc w:val="center"/>
              <w:rPr>
                <w:b/>
                <w:sz w:val="14"/>
                <w:szCs w:val="14"/>
              </w:rPr>
            </w:pPr>
            <w:r w:rsidRPr="00A61202">
              <w:rPr>
                <w:b/>
                <w:sz w:val="14"/>
                <w:szCs w:val="14"/>
              </w:rPr>
              <w:t>To previous month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CA6BA8" w:rsidRPr="00A61202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</w:tbl>
    <w:p w:rsidR="00CA6BA8" w:rsidRPr="00A61202" w:rsidRDefault="00CA6BA8" w:rsidP="00CA6BA8">
      <w:pPr>
        <w:pStyle w:val="ab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A6120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Value of subsistence level in</w:t>
      </w:r>
      <w:r w:rsidRPr="00A61202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May</w:t>
      </w:r>
      <w:r w:rsidRPr="00A61202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20</w:t>
      </w:r>
      <w:r w:rsidRPr="00A61202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CA6BA8" w:rsidRPr="00B330F6" w:rsidTr="00504664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BA8" w:rsidRPr="00A61202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6BA8" w:rsidRPr="00A61202" w:rsidRDefault="00CA6BA8" w:rsidP="00504664">
            <w:pPr>
              <w:pStyle w:val="a6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A61202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percent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89,4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89,2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91,3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93,6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93,3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025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93,5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116,2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89,8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92,8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115,7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111,5</w:t>
            </w:r>
          </w:p>
        </w:tc>
      </w:tr>
      <w:tr w:rsidR="00CA6BA8" w:rsidRPr="00A61202" w:rsidTr="00504664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A6BA8" w:rsidRPr="00A61202" w:rsidRDefault="00CA6BA8" w:rsidP="0050466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61202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5631D5"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004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BA8" w:rsidRPr="00A61202" w:rsidRDefault="00CA6BA8" w:rsidP="0050466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A61202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93,4</w:t>
            </w:r>
          </w:p>
        </w:tc>
      </w:tr>
    </w:tbl>
    <w:p w:rsidR="00CA6BA8" w:rsidRPr="00776F9A" w:rsidRDefault="00CA6BA8" w:rsidP="00A61202">
      <w:pPr>
        <w:pStyle w:val="ab"/>
        <w:pageBreakBefore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776F9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lastRenderedPageBreak/>
        <w:t>Price index of industrial production enterprises in</w:t>
      </w:r>
      <w:r w:rsidRPr="00776F9A">
        <w:rPr>
          <w:rFonts w:asciiTheme="minorHAnsi" w:hAnsiTheme="minorHAnsi" w:cs="Arial"/>
          <w:snapToGrid w:val="0"/>
          <w:color w:val="000000" w:themeColor="text1"/>
          <w:sz w:val="18"/>
          <w:szCs w:val="18"/>
          <w:lang w:val="en-US"/>
        </w:rPr>
        <w:t xml:space="preserve"> </w:t>
      </w:r>
      <w:r w:rsidRPr="00776F9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May </w:t>
      </w:r>
      <w:r w:rsidRPr="00776F9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20</w:t>
      </w:r>
      <w:r w:rsidRPr="00776F9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p w:rsidR="00CA6BA8" w:rsidRPr="00776F9A" w:rsidRDefault="00CA6BA8" w:rsidP="000C1B14">
      <w:pPr>
        <w:pStyle w:val="a6"/>
        <w:ind w:left="170" w:right="397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776F9A">
        <w:rPr>
          <w:rFonts w:asciiTheme="minorHAnsi" w:hAnsiTheme="minorHAnsi" w:cs="Arial"/>
          <w:color w:val="000000" w:themeColor="text1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CA6BA8" w:rsidRPr="00776F9A" w:rsidTr="00504664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A8" w:rsidRPr="00776F9A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A8" w:rsidRPr="00776F9A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76F9A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A8" w:rsidRPr="00776F9A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76F9A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</w:t>
            </w:r>
            <w:r w:rsidRPr="00776F9A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6BA8" w:rsidRPr="00776F9A" w:rsidRDefault="00CA6BA8" w:rsidP="0050466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76F9A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I</w:t>
            </w:r>
            <w:r w:rsidRPr="00776F9A">
              <w:rPr>
                <w:rFonts w:asciiTheme="minorHAnsi" w:hAnsiTheme="minorHAnsi" w:cs="Tahoma"/>
                <w:color w:val="000000" w:themeColor="text1"/>
                <w:sz w:val="14"/>
                <w:szCs w:val="14"/>
              </w:rPr>
              <w:t>ndustrial services</w:t>
            </w:r>
          </w:p>
        </w:tc>
      </w:tr>
      <w:tr w:rsidR="00CA6BA8" w:rsidRPr="00776F9A" w:rsidTr="00504664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CA6BA8" w:rsidRPr="00776F9A" w:rsidRDefault="00CA6BA8" w:rsidP="00776F9A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kk-KZ"/>
              </w:rPr>
            </w:pPr>
            <w:r w:rsidRPr="00776F9A">
              <w:rPr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80,5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78,3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102,9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104,8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65,7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61,9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101,9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104,6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46,4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43,1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102,5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105,8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99,2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98,5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106,6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104,7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67,4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63,1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66,7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61,8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102,1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102,0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103,8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104,4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101,6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103,3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102,8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103,7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109,4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100,4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102,8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102,5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100,4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102,0</w:t>
            </w:r>
          </w:p>
        </w:tc>
      </w:tr>
      <w:tr w:rsidR="00CA6BA8" w:rsidRPr="00776F9A" w:rsidTr="00504664">
        <w:trPr>
          <w:cantSplit/>
          <w:trHeight w:val="67"/>
        </w:trPr>
        <w:tc>
          <w:tcPr>
            <w:tcW w:w="10065" w:type="dxa"/>
            <w:gridSpan w:val="4"/>
          </w:tcPr>
          <w:p w:rsidR="00CA6BA8" w:rsidRPr="00776F9A" w:rsidRDefault="00CA6BA8" w:rsidP="00776F9A">
            <w:pPr>
              <w:pStyle w:val="afd"/>
              <w:jc w:val="center"/>
              <w:rPr>
                <w:rFonts w:cs="Arial"/>
                <w:b/>
                <w:sz w:val="14"/>
                <w:szCs w:val="14"/>
                <w:lang w:val="kk-KZ"/>
              </w:rPr>
            </w:pPr>
            <w:r w:rsidRPr="00776F9A">
              <w:rPr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92,1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91,0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80,7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78,0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71,0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68,2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102,2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100,9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105,1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93,1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91,8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99,8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87,8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85,4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99,2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98,4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98,3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99,3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2693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  <w:tc>
          <w:tcPr>
            <w:tcW w:w="2694" w:type="dxa"/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CA6BA8" w:rsidRPr="00776F9A" w:rsidTr="0050466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CA6BA8" w:rsidRPr="00776F9A" w:rsidRDefault="00CA6BA8" w:rsidP="0050466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CA6BA8" w:rsidRPr="00776F9A" w:rsidRDefault="00CA6BA8" w:rsidP="0050466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</w:tr>
    </w:tbl>
    <w:p w:rsidR="009B0F7D" w:rsidRPr="00776F9A" w:rsidRDefault="009B1DD5" w:rsidP="009B0F7D">
      <w:pPr>
        <w:pStyle w:val="ab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776F9A">
        <w:rPr>
          <w:rFonts w:asciiTheme="minorHAnsi" w:hAnsiTheme="minorHAnsi"/>
          <w:color w:val="000000" w:themeColor="text1"/>
          <w:sz w:val="20"/>
          <w:lang w:val="en-US"/>
        </w:rPr>
        <w:t>Investment statistics</w:t>
      </w:r>
    </w:p>
    <w:p w:rsidR="00776E83" w:rsidRPr="00776F9A" w:rsidRDefault="00776E83" w:rsidP="00475D49">
      <w:pPr>
        <w:pStyle w:val="ab"/>
        <w:spacing w:before="0" w:after="60"/>
        <w:rPr>
          <w:rFonts w:asciiTheme="minorHAnsi" w:hAnsiTheme="minorHAnsi"/>
          <w:color w:val="000000" w:themeColor="text1"/>
          <w:lang w:val="kk-KZ"/>
        </w:rPr>
      </w:pPr>
      <w:r w:rsidRPr="00776F9A">
        <w:rPr>
          <w:rFonts w:asciiTheme="minorHAnsi" w:hAnsiTheme="minorHAnsi"/>
          <w:color w:val="000000" w:themeColor="text1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693"/>
        <w:gridCol w:w="2693"/>
        <w:gridCol w:w="2694"/>
      </w:tblGrid>
      <w:tr w:rsidR="00B8147F" w:rsidRPr="00776F9A" w:rsidTr="00776F9A">
        <w:trPr>
          <w:cantSplit/>
          <w:trHeight w:val="5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May 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-May 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</w:p>
        </w:tc>
      </w:tr>
      <w:tr w:rsidR="00B8147F" w:rsidRPr="00B330F6" w:rsidTr="00776F9A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147F" w:rsidRPr="00776F9A" w:rsidRDefault="00B8147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B8147F" w:rsidRPr="00776F9A" w:rsidTr="00776F9A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3 975 187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116 930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138,0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183 189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123,7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168 327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106,3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1 561 246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88,9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200 148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111,8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79 054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102,6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220 554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106,8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104 622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111,6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65 489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50,9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187 658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115,2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97 153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69 814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114,0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126 419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145,1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222 284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106,6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234 053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123,1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261 091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</w:tr>
      <w:tr w:rsidR="00B8147F" w:rsidRPr="00776F9A" w:rsidTr="00776F9A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47F" w:rsidRPr="00776F9A" w:rsidRDefault="00B8147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776F9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77 156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147F" w:rsidRPr="00776F9A" w:rsidRDefault="00B8147F" w:rsidP="005B003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76F9A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123,2</w:t>
            </w:r>
          </w:p>
        </w:tc>
      </w:tr>
    </w:tbl>
    <w:p w:rsidR="009B0F7D" w:rsidRPr="00B36CEF" w:rsidRDefault="009B0F7D" w:rsidP="00776F9A">
      <w:pPr>
        <w:pStyle w:val="ab"/>
        <w:pageBreakBefore/>
        <w:jc w:val="both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B36CEF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lastRenderedPageBreak/>
        <w:t>Enterprises statistic</w:t>
      </w:r>
      <w:r w:rsidR="00F90EF4" w:rsidRPr="00B36CEF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</w:t>
      </w:r>
    </w:p>
    <w:p w:rsidR="00A5011E" w:rsidRPr="00B36CEF" w:rsidRDefault="00A5011E" w:rsidP="00A5011E">
      <w:pPr>
        <w:pStyle w:val="ab"/>
        <w:rPr>
          <w:rFonts w:asciiTheme="minorHAnsi" w:hAnsiTheme="minorHAnsi" w:cs="Arial"/>
          <w:bCs/>
          <w:color w:val="000000" w:themeColor="text1"/>
          <w:sz w:val="18"/>
          <w:szCs w:val="18"/>
          <w:lang w:val="en-US"/>
        </w:rPr>
      </w:pP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Registered juridical persons by regions and activity</w:t>
      </w:r>
    </w:p>
    <w:p w:rsidR="00324C7E" w:rsidRPr="00B36CEF" w:rsidRDefault="00324C7E" w:rsidP="00654745">
      <w:pPr>
        <w:pStyle w:val="a6"/>
        <w:spacing w:after="60"/>
        <w:ind w:right="283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proofErr w:type="gramStart"/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as</w:t>
      </w:r>
      <w:proofErr w:type="gramEnd"/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of 01.</w:t>
      </w:r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06</w:t>
      </w:r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.20</w:t>
      </w:r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324C7E" w:rsidRPr="00B36CEF" w:rsidTr="005D7EC5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318 319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49 850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169 559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98 910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6 641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14 116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10 835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6 680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3 160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237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18 014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13 550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2 351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6 729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4 470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155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23 073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16 205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2 674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9 557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3 974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98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13 093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9 831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1 841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4 687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3 303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156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11 271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8 545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5 336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2 274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213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12 795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1 761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4 560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2 979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30 479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22 472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1 922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10 145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10 405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404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14 307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11 123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7 301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2 880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451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10 524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7 984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4 638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2 692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214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15 772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10 936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1 771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4 954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4 211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432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16 302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12 697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1 421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7 462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3 814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176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10 232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8 056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5 451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2 203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145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15 164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11 777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1 347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6 712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3 718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21 363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15 717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10 116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4 088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347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74 824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53 635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6 699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27 495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19 441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2 291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126 955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79 234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19 765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40 897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18 572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1 131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23 582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16 422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2 857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6 839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6 726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93</w:t>
            </w:r>
          </w:p>
        </w:tc>
      </w:tr>
    </w:tbl>
    <w:p w:rsidR="00A5011E" w:rsidRPr="00B36CEF" w:rsidRDefault="00A5011E" w:rsidP="00A5011E">
      <w:pPr>
        <w:pStyle w:val="ab"/>
        <w:rPr>
          <w:rFonts w:asciiTheme="minorHAnsi" w:hAnsiTheme="minorHAnsi" w:cs="Arial"/>
          <w:bCs/>
          <w:color w:val="000000" w:themeColor="text1"/>
          <w:sz w:val="18"/>
          <w:szCs w:val="18"/>
          <w:lang w:val="kk-KZ"/>
        </w:rPr>
      </w:pP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Registered juridical persons by regions and</w:t>
      </w:r>
      <w:r w:rsidRPr="00B36CEF">
        <w:rPr>
          <w:rFonts w:asciiTheme="minorHAnsi" w:hAnsiTheme="minorHAnsi" w:cs="Arial"/>
          <w:bCs/>
          <w:color w:val="000000" w:themeColor="text1"/>
          <w:sz w:val="18"/>
          <w:szCs w:val="18"/>
          <w:lang w:val="en-US"/>
        </w:rPr>
        <w:t xml:space="preserve"> ownership’s forms</w:t>
      </w:r>
    </w:p>
    <w:p w:rsidR="00324C7E" w:rsidRPr="00B36CEF" w:rsidRDefault="00324C7E" w:rsidP="00654745">
      <w:pPr>
        <w:pStyle w:val="a6"/>
        <w:spacing w:after="60"/>
        <w:ind w:right="283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proofErr w:type="gramStart"/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as</w:t>
      </w:r>
      <w:proofErr w:type="gramEnd"/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of 01.</w:t>
      </w:r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06</w:t>
      </w:r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.20</w:t>
      </w:r>
      <w:r w:rsidRPr="00B36CE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324C7E" w:rsidRPr="00B330F6" w:rsidTr="005D7EC5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which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324C7E" w:rsidRPr="00B330F6" w:rsidTr="005D7EC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C7E" w:rsidRPr="00B36CEF" w:rsidRDefault="00324C7E" w:rsidP="005D7EC5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451 866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25 544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398 939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27 383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11 608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438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15 685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821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23 073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20 199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556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13 093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11 360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702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9 347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556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12 795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10 441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732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30 479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1 989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27 146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1 344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1 898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11 539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870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1 288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9 118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118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15 772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14 085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880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14 380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612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1 471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8 152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609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15 164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12 689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125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21 363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2 177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18 493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693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74 824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69 437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4 668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126 955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113 064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4 645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12 809</w:t>
            </w:r>
          </w:p>
        </w:tc>
      </w:tr>
      <w:tr w:rsidR="00324C7E" w:rsidRPr="00B36CEF" w:rsidTr="005D7EC5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24C7E" w:rsidRPr="00B36CEF" w:rsidRDefault="00324C7E" w:rsidP="005D7EC5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23 582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22 196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4C7E" w:rsidRPr="00B36CEF" w:rsidRDefault="00324C7E" w:rsidP="00324C7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850</w:t>
            </w:r>
          </w:p>
        </w:tc>
      </w:tr>
    </w:tbl>
    <w:p w:rsidR="00F90EF4" w:rsidRPr="00B36CEF" w:rsidRDefault="00F90EF4" w:rsidP="00F90EF4">
      <w:pPr>
        <w:pStyle w:val="ab"/>
        <w:spacing w:line="360" w:lineRule="auto"/>
        <w:jc w:val="left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B36CEF">
        <w:rPr>
          <w:rFonts w:asciiTheme="minorHAnsi" w:hAnsiTheme="minorHAnsi"/>
          <w:color w:val="000000" w:themeColor="text1"/>
          <w:sz w:val="20"/>
        </w:rPr>
        <w:t>Domestic trade</w:t>
      </w:r>
      <w:r w:rsidRPr="00B36CEF">
        <w:rPr>
          <w:rFonts w:asciiTheme="minorHAnsi" w:hAnsiTheme="minorHAnsi"/>
          <w:color w:val="000000" w:themeColor="text1"/>
          <w:sz w:val="20"/>
          <w:lang w:val="en-US"/>
        </w:rPr>
        <w:t xml:space="preserve"> </w:t>
      </w:r>
      <w:r w:rsidRPr="00B36CEF">
        <w:rPr>
          <w:rStyle w:val="af4"/>
          <w:rFonts w:asciiTheme="minorHAnsi" w:hAnsiTheme="minorHAnsi"/>
          <w:color w:val="000000" w:themeColor="text1"/>
          <w:sz w:val="20"/>
          <w:u w:val="none"/>
        </w:rPr>
        <w:t>statistics</w:t>
      </w:r>
    </w:p>
    <w:p w:rsidR="00D518C9" w:rsidRPr="00B36CEF" w:rsidRDefault="00D518C9" w:rsidP="00475D49">
      <w:pPr>
        <w:pStyle w:val="ab"/>
        <w:spacing w:before="0" w:after="60" w:line="480" w:lineRule="auto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The volume of sales of goods in</w:t>
      </w: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January</w:t>
      </w: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-May</w:t>
      </w: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20</w:t>
      </w: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843"/>
        <w:gridCol w:w="2268"/>
        <w:gridCol w:w="2268"/>
        <w:gridCol w:w="2268"/>
        <w:gridCol w:w="1418"/>
      </w:tblGrid>
      <w:tr w:rsidR="00D518C9" w:rsidRPr="00B330F6" w:rsidTr="00B36CEF">
        <w:trPr>
          <w:cantSplit/>
          <w:trHeight w:val="243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D518C9" w:rsidRPr="00B330F6" w:rsidTr="00B36CEF">
        <w:trPr>
          <w:cantSplit/>
          <w:trHeight w:val="144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18C9" w:rsidRPr="00B36CEF" w:rsidRDefault="00D518C9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bookmarkStart w:id="5" w:name="_Hlk179773996"/>
            <w:r w:rsidRPr="00B36CEF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3 543 756,9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83,8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7 929 807,0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80 623,5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182 426,7</w:t>
            </w:r>
          </w:p>
        </w:tc>
      </w:tr>
      <w:tr w:rsidR="00D518C9" w:rsidRPr="00B36CEF" w:rsidTr="00B36CEF">
        <w:trPr>
          <w:cantSplit/>
          <w:trHeight w:val="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189 946,8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332 626,8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145 562,1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162 222,3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111 288,9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865 124,4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117 045,5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135 064,5</w:t>
            </w:r>
          </w:p>
        </w:tc>
      </w:tr>
      <w:tr w:rsidR="00D518C9" w:rsidRPr="00B36CEF" w:rsidTr="00B36CEF">
        <w:trPr>
          <w:cantSplit/>
          <w:trHeight w:val="6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105 400,9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85 351,7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352 487,8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339 891,9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122 016,2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209 949,4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106 455,3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67 284,4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63 994,3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67 749,7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123 598,5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141 685,1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84 769,5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137 955,0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53 579,9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26 479,8</w:t>
            </w:r>
          </w:p>
        </w:tc>
      </w:tr>
      <w:tr w:rsidR="00D518C9" w:rsidRPr="00B36CEF" w:rsidTr="00B36CEF">
        <w:trPr>
          <w:cantSplit/>
          <w:trHeight w:val="14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332 460,3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259 941,2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Nur-Sultan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376 455,7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1 196 242,4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1 047 429,3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3 436 894,8</w:t>
            </w:r>
          </w:p>
        </w:tc>
      </w:tr>
      <w:tr w:rsidR="00D518C9" w:rsidRPr="00B36CEF" w:rsidTr="00B36CEF">
        <w:trPr>
          <w:cantSplit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8C9" w:rsidRPr="00B36CEF" w:rsidRDefault="00D518C9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130 642,6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18C9" w:rsidRPr="00B36CEF" w:rsidRDefault="00D518C9" w:rsidP="0050466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18C9" w:rsidRPr="00B36CEF" w:rsidRDefault="00D518C9" w:rsidP="00B36CEF">
            <w:pPr>
              <w:ind w:left="-179" w:firstLine="17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282 916,7</w:t>
            </w:r>
          </w:p>
        </w:tc>
      </w:tr>
    </w:tbl>
    <w:bookmarkEnd w:id="5"/>
    <w:p w:rsidR="005F2AEC" w:rsidRPr="00B36CEF" w:rsidRDefault="00F90EF4" w:rsidP="00991FF2">
      <w:pPr>
        <w:pStyle w:val="ab"/>
        <w:spacing w:line="360" w:lineRule="auto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B36CEF">
        <w:rPr>
          <w:rFonts w:asciiTheme="minorHAnsi" w:hAnsiTheme="minorHAnsi"/>
          <w:color w:val="000000" w:themeColor="text1"/>
          <w:sz w:val="20"/>
          <w:lang w:val="en-US"/>
        </w:rPr>
        <w:t>Agriculture, forestry</w:t>
      </w:r>
      <w:r w:rsidR="00285563" w:rsidRPr="00B36CEF">
        <w:rPr>
          <w:rFonts w:asciiTheme="minorHAnsi" w:hAnsiTheme="minorHAnsi"/>
          <w:color w:val="000000" w:themeColor="text1"/>
          <w:sz w:val="20"/>
          <w:lang w:val="en-US"/>
        </w:rPr>
        <w:t>, hunting</w:t>
      </w:r>
      <w:r w:rsidRPr="00B36CEF">
        <w:rPr>
          <w:rFonts w:asciiTheme="minorHAnsi" w:hAnsiTheme="minorHAnsi"/>
          <w:color w:val="000000" w:themeColor="text1"/>
          <w:sz w:val="20"/>
          <w:lang w:val="en-US"/>
        </w:rPr>
        <w:t xml:space="preserve"> and fisheries statistics</w:t>
      </w:r>
    </w:p>
    <w:p w:rsidR="003423EA" w:rsidRPr="00A94D57" w:rsidRDefault="003423EA" w:rsidP="003423EA">
      <w:pPr>
        <w:pStyle w:val="ab"/>
        <w:spacing w:before="120" w:line="360" w:lineRule="auto"/>
        <w:rPr>
          <w:rFonts w:ascii="Calibri" w:hAnsi="Calibri"/>
          <w:sz w:val="18"/>
          <w:szCs w:val="18"/>
          <w:lang w:val="en-US"/>
        </w:rPr>
      </w:pPr>
      <w:r w:rsidRPr="00A94D57">
        <w:rPr>
          <w:rFonts w:ascii="Calibri" w:hAnsi="Calibri"/>
          <w:sz w:val="18"/>
          <w:szCs w:val="18"/>
          <w:lang w:val="en-GB"/>
        </w:rPr>
        <w:t>Number of livestock and poultry as of June</w:t>
      </w:r>
      <w:r w:rsidRPr="00A94D57">
        <w:rPr>
          <w:rFonts w:ascii="Calibri" w:hAnsi="Calibri"/>
          <w:sz w:val="18"/>
          <w:szCs w:val="18"/>
          <w:lang w:val="en-US"/>
        </w:rPr>
        <w:t xml:space="preserve"> </w:t>
      </w:r>
      <w:r w:rsidRPr="00A94D57">
        <w:rPr>
          <w:rFonts w:ascii="Calibri" w:hAnsi="Calibri"/>
          <w:sz w:val="18"/>
          <w:szCs w:val="18"/>
          <w:lang w:val="en-GB"/>
        </w:rPr>
        <w:t xml:space="preserve">1, </w:t>
      </w:r>
      <w:r w:rsidRPr="00A94D57">
        <w:rPr>
          <w:rFonts w:ascii="Calibri" w:hAnsi="Calibri"/>
          <w:sz w:val="18"/>
          <w:szCs w:val="18"/>
          <w:lang w:val="en-US"/>
        </w:rPr>
        <w:t>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3423EA" w:rsidRPr="00A94D57" w:rsidTr="00C303A8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3423EA" w:rsidRPr="00A94D57" w:rsidTr="00C303A8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3423EA" w:rsidRPr="00A94D57" w:rsidTr="00C303A8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A94D57">
              <w:rPr>
                <w:rFonts w:ascii="Calibri" w:hAnsi="Calibri"/>
                <w:sz w:val="14"/>
                <w:szCs w:val="14"/>
              </w:rPr>
              <w:t>0</w:t>
            </w:r>
            <w:r w:rsidRPr="00A94D57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A94D57">
              <w:rPr>
                <w:rFonts w:ascii="Calibri" w:hAnsi="Calibri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A94D57">
              <w:rPr>
                <w:rFonts w:ascii="Calibri" w:hAnsi="Calibri"/>
                <w:sz w:val="14"/>
                <w:szCs w:val="14"/>
              </w:rPr>
              <w:t>0</w:t>
            </w:r>
            <w:r w:rsidRPr="00A94D57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A94D57">
              <w:rPr>
                <w:rFonts w:ascii="Calibri" w:hAnsi="Calibri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A94D57">
              <w:rPr>
                <w:rFonts w:ascii="Calibri" w:hAnsi="Calibri"/>
                <w:sz w:val="14"/>
                <w:szCs w:val="14"/>
              </w:rPr>
              <w:t>0</w:t>
            </w:r>
            <w:r w:rsidRPr="00A94D57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A94D57">
              <w:rPr>
                <w:rFonts w:ascii="Calibri" w:hAnsi="Calibri"/>
                <w:sz w:val="14"/>
                <w:szCs w:val="14"/>
              </w:rPr>
              <w:t>19</w:t>
            </w:r>
          </w:p>
        </w:tc>
      </w:tr>
      <w:tr w:rsidR="003423EA" w:rsidRPr="00A94D57" w:rsidTr="00C303A8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9 155,8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3 275,8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5 086,1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246,1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1 244,9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518,4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639,2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257,9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329,4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531,3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310,3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293,5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1 257,8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1 051,0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630,8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638,4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161,7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389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3423EA" w:rsidRPr="00A94D57" w:rsidTr="00C303A8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3 845,0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1 442,3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2 113,6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265,3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534,8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307,6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413,8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253,3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86,2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56,1</w:t>
            </w:r>
          </w:p>
        </w:tc>
      </w:tr>
      <w:tr w:rsidR="003423EA" w:rsidRPr="00A94D57" w:rsidTr="00C303A8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23 094,5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9 714,5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12 229,7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661,7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491,3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1 363,1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607,1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4 393,9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2 439,2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1 768,0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1 392,3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615,8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3 334,6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1 684,0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1 556,6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1 119,2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350,5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316,6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324,8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465,1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251,6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435,3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497,4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5 291,3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1 150,1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3 718,5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2 017,5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1 043,0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910,6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50,5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67,4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A94D57">
              <w:rPr>
                <w:rFonts w:ascii="Calibri" w:hAnsi="Calibri" w:cs="Arial CYR"/>
                <w:sz w:val="14"/>
                <w:szCs w:val="14"/>
              </w:rPr>
              <w:t xml:space="preserve">2,5 </w:t>
            </w: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3423EA" w:rsidRPr="00A94D57" w:rsidTr="00C303A8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3 153,0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958,5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2 174,2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375,1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219,0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173,4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</w:tr>
      <w:tr w:rsidR="003423EA" w:rsidRPr="00A94D57" w:rsidTr="00C303A8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</w:rPr>
            </w:pPr>
          </w:p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</w:rPr>
            </w:pPr>
          </w:p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A94D57">
              <w:rPr>
                <w:rFonts w:ascii="Calibri" w:hAnsi="Calibri" w:cs="Arial CYR"/>
                <w:sz w:val="14"/>
                <w:szCs w:val="14"/>
              </w:rPr>
              <w:t xml:space="preserve">2,1 </w:t>
            </w: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64,8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169,9</w:t>
            </w:r>
          </w:p>
        </w:tc>
      </w:tr>
      <w:tr w:rsidR="003423EA" w:rsidRPr="00A94D57" w:rsidTr="00C303A8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3 381,4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1 615,2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1 572,5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313,8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69,8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423EA" w:rsidRPr="00A94D57" w:rsidTr="00C303A8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A94D57">
              <w:rPr>
                <w:rFonts w:ascii="Calibri" w:hAnsi="Calibri" w:cs="Arial CYR"/>
                <w:sz w:val="14"/>
                <w:szCs w:val="14"/>
              </w:rPr>
              <w:t xml:space="preserve">9,8 </w:t>
            </w: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145,2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84,2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3423EA" w:rsidRPr="00EB189E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EB189E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  <w:highlight w:val="yellow"/>
              </w:rPr>
            </w:pPr>
            <w:r w:rsidRPr="00EB189E">
              <w:rPr>
                <w:rFonts w:ascii="Calibri" w:hAnsi="Calibri" w:cs="Arial CYR"/>
                <w:sz w:val="14"/>
                <w:szCs w:val="14"/>
                <w:highlight w:val="yellow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EB189E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  <w:highlight w:val="yellow"/>
              </w:rPr>
            </w:pPr>
            <w:r w:rsidRPr="00EB189E">
              <w:rPr>
                <w:rFonts w:ascii="Calibri" w:hAnsi="Calibri" w:cs="Arial CYR"/>
                <w:sz w:val="14"/>
                <w:szCs w:val="14"/>
                <w:highlight w:val="yellow"/>
              </w:rPr>
              <w:t>х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EB189E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  <w:highlight w:val="yellow"/>
              </w:rPr>
            </w:pPr>
            <w:r w:rsidRPr="00EB189E">
              <w:rPr>
                <w:rFonts w:ascii="Calibri" w:hAnsi="Calibri" w:cs="Arial CYR"/>
                <w:sz w:val="14"/>
                <w:szCs w:val="14"/>
                <w:highlight w:val="yellow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EB189E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  <w:highlight w:val="yellow"/>
              </w:rPr>
            </w:pPr>
            <w:r w:rsidRPr="00EB189E">
              <w:rPr>
                <w:rFonts w:ascii="Calibri" w:hAnsi="Calibri" w:cs="Arial CYR"/>
                <w:sz w:val="14"/>
                <w:szCs w:val="14"/>
                <w:highlight w:val="yellow"/>
              </w:rPr>
              <w:t>-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50,9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</w:tr>
      <w:tr w:rsidR="003423EA" w:rsidRPr="00A94D57" w:rsidTr="00C303A8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46 684,3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563,0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14 566,8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7 699,7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1 124,3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1 311,3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689,6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11 356,2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1 812,6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1 671,3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383,4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1 861,6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3 970,2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4 469,9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2 432,0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1 823,0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5 407,4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2 949,7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1 875,0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1 180,3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3 863,0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1 109,9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A94D57">
              <w:rPr>
                <w:rFonts w:ascii="Calibri" w:hAnsi="Calibri" w:cs="Arial CYR"/>
                <w:sz w:val="14"/>
                <w:szCs w:val="14"/>
              </w:rPr>
              <w:t xml:space="preserve">9,9 </w:t>
            </w:r>
            <w:r w:rsidRPr="00A94D57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346,0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</w:tr>
    </w:tbl>
    <w:p w:rsidR="003423EA" w:rsidRPr="00A94D57" w:rsidRDefault="003423EA" w:rsidP="003423EA">
      <w:pPr>
        <w:pStyle w:val="ab"/>
        <w:pageBreakBefore/>
        <w:spacing w:line="480" w:lineRule="auto"/>
        <w:rPr>
          <w:rFonts w:ascii="Calibri" w:hAnsi="Calibri"/>
          <w:sz w:val="18"/>
          <w:szCs w:val="18"/>
          <w:lang w:val="en-US"/>
        </w:rPr>
      </w:pPr>
      <w:r w:rsidRPr="00A94D57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January-</w:t>
      </w:r>
      <w:r>
        <w:rPr>
          <w:rFonts w:ascii="Calibri" w:hAnsi="Calibri"/>
          <w:sz w:val="18"/>
          <w:szCs w:val="18"/>
          <w:lang w:val="en-US"/>
        </w:rPr>
        <w:t>M</w:t>
      </w:r>
      <w:r w:rsidRPr="00A94D57">
        <w:rPr>
          <w:rFonts w:ascii="Calibri" w:hAnsi="Calibri"/>
          <w:sz w:val="18"/>
          <w:szCs w:val="18"/>
          <w:lang w:val="en-GB"/>
        </w:rPr>
        <w:t>ay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3423EA" w:rsidRPr="00A94D57" w:rsidTr="00C303A8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3EA" w:rsidRPr="00A94D57" w:rsidRDefault="003423EA" w:rsidP="00C303A8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A94D57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A94D57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3EA" w:rsidRPr="00A94D57" w:rsidRDefault="003423EA" w:rsidP="00C303A8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A94D57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ay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ay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3EA" w:rsidRPr="00A94D57" w:rsidRDefault="003423EA" w:rsidP="00C303A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</w:t>
            </w: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ay 2019</w:t>
            </w:r>
          </w:p>
        </w:tc>
      </w:tr>
      <w:tr w:rsidR="003423EA" w:rsidRPr="00C303A8" w:rsidTr="00C303A8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382,0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2 117,7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424,4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1 508,9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142,0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300,1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69,5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210,6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26,3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21,5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55,2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83,0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168,2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169,8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124,5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31,8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26,3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141,6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188,2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32,8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307,7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288,6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320,8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201,1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51,4</w:t>
            </w:r>
          </w:p>
        </w:tc>
      </w:tr>
      <w:tr w:rsidR="003423EA" w:rsidRPr="00A94D57" w:rsidTr="00C3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417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16,4</w:t>
            </w:r>
          </w:p>
        </w:tc>
        <w:tc>
          <w:tcPr>
            <w:tcW w:w="1382" w:type="dxa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423EA" w:rsidRPr="00A94D57" w:rsidTr="00C303A8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94D57">
              <w:rPr>
                <w:b/>
                <w:sz w:val="14"/>
                <w:szCs w:val="14"/>
                <w:lang w:val="en-GB"/>
              </w:rPr>
              <w:t>E</w:t>
            </w:r>
            <w:r>
              <w:rPr>
                <w:b/>
                <w:sz w:val="14"/>
                <w:szCs w:val="14"/>
                <w:lang w:val="en-GB"/>
              </w:rPr>
              <w:t>g</w:t>
            </w:r>
            <w:r w:rsidRPr="00A94D57">
              <w:rPr>
                <w:b/>
                <w:sz w:val="14"/>
                <w:szCs w:val="14"/>
                <w:lang w:val="en-GB"/>
              </w:rPr>
              <w:t>gs*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2 101,5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428,2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12,6 есе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2,4 есе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44,5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52,4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</w:tr>
      <w:tr w:rsidR="003423EA" w:rsidRPr="00A94D57" w:rsidTr="00C303A8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3EA" w:rsidRPr="00A94D57" w:rsidRDefault="003423EA" w:rsidP="00C303A8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94D57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23EA" w:rsidRPr="00A94D57" w:rsidRDefault="003423EA" w:rsidP="00C303A8">
            <w:pPr>
              <w:ind w:firstLine="24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94D5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3423EA" w:rsidRPr="00A94D57" w:rsidRDefault="003423EA" w:rsidP="003423EA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A94D57">
        <w:rPr>
          <w:rFonts w:ascii="Calibri" w:hAnsi="Calibri" w:cs="Arial"/>
          <w:sz w:val="14"/>
          <w:szCs w:val="14"/>
          <w:lang w:val="en-GB"/>
        </w:rPr>
        <w:t>* Million</w:t>
      </w:r>
      <w:r w:rsidRPr="00A94D57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B36CEF" w:rsidRDefault="00F567E5" w:rsidP="00352118">
      <w:pPr>
        <w:pStyle w:val="a0"/>
        <w:spacing w:before="24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B36CEF">
        <w:rPr>
          <w:rFonts w:asciiTheme="minorHAnsi" w:hAnsiTheme="minorHAnsi" w:cs="Calibri"/>
          <w:b/>
          <w:color w:val="000000" w:themeColor="text1"/>
          <w:lang w:val="en-US"/>
        </w:rPr>
        <w:t xml:space="preserve">Industrial production </w:t>
      </w:r>
      <w:r w:rsidRPr="00B36CEF">
        <w:rPr>
          <w:rFonts w:asciiTheme="minorHAnsi" w:hAnsiTheme="minorHAnsi"/>
          <w:b/>
          <w:color w:val="000000" w:themeColor="text1"/>
          <w:lang w:val="en-US"/>
        </w:rPr>
        <w:t>statistics</w:t>
      </w:r>
    </w:p>
    <w:p w:rsidR="00380885" w:rsidRPr="00B36CEF" w:rsidRDefault="00380885" w:rsidP="00380885">
      <w:pPr>
        <w:pStyle w:val="ab"/>
        <w:shd w:val="clear" w:color="auto" w:fill="FFFFFF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B36CEF">
        <w:rPr>
          <w:rFonts w:asciiTheme="minorHAnsi" w:hAnsiTheme="minorHAnsi"/>
          <w:color w:val="000000" w:themeColor="text1"/>
          <w:sz w:val="18"/>
          <w:szCs w:val="18"/>
          <w:lang w:val="en-US"/>
        </w:rPr>
        <w:t>Industrial production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843"/>
        <w:gridCol w:w="2090"/>
        <w:gridCol w:w="2091"/>
        <w:gridCol w:w="2091"/>
        <w:gridCol w:w="2091"/>
      </w:tblGrid>
      <w:tr w:rsidR="00CE43A0" w:rsidRPr="00B36CEF" w:rsidTr="00B36CEF">
        <w:trPr>
          <w:cantSplit/>
          <w:trHeight w:val="15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D7" w:rsidRPr="00B36CEF" w:rsidRDefault="00CE43A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Volume of output at the current prices of enterprises, </w:t>
            </w:r>
          </w:p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index, %</w:t>
            </w:r>
          </w:p>
        </w:tc>
      </w:tr>
      <w:tr w:rsidR="00CE43A0" w:rsidRPr="00B36CEF" w:rsidTr="00B36CEF">
        <w:trPr>
          <w:cantSplit/>
          <w:trHeight w:val="35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January-May 20</w:t>
            </w: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May 20</w:t>
            </w: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77D7" w:rsidRPr="00B36CEF" w:rsidRDefault="00CE43A0" w:rsidP="0050466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January-May 2020 to </w:t>
            </w:r>
          </w:p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January-May 2019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3A0" w:rsidRPr="00B36CEF" w:rsidRDefault="00CE43A0" w:rsidP="0050466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May 20</w:t>
            </w: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20 </w:t>
            </w: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to May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201</w:t>
            </w:r>
            <w:r w:rsidRPr="00B36CE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</w:t>
            </w:r>
          </w:p>
        </w:tc>
      </w:tr>
      <w:tr w:rsidR="00CE43A0" w:rsidRPr="00B36CEF" w:rsidTr="00B36CEF">
        <w:trPr>
          <w:cantSplit/>
          <w:trHeight w:val="18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10 490 014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1 770 005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E43A0" w:rsidRPr="00B36CEF" w:rsidTr="00B36CEF">
        <w:trPr>
          <w:cantSplit/>
          <w:trHeight w:val="51"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368 356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84 939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97,4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643 225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116 978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425 352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92 140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2 199 156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264 518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113,8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725 980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107 584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193 664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38 348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1 136 914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231 969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550 878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98 685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283 166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47 937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84,3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890 723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131 839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91,0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832 163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149 499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111 462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22 156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105,5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214 347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45 697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886 699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155 477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86,5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387 464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67 105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399 336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70 039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E43A0" w:rsidRPr="00B36CEF" w:rsidTr="00B36CEF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CE43A0" w:rsidRPr="00B36CEF" w:rsidRDefault="00CE43A0" w:rsidP="005046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241 129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45 094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43A0" w:rsidRPr="00B36CEF" w:rsidRDefault="00CE43A0" w:rsidP="0050466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72,7</w:t>
            </w:r>
          </w:p>
        </w:tc>
      </w:tr>
    </w:tbl>
    <w:p w:rsidR="005F77A3" w:rsidRPr="00B36CEF" w:rsidRDefault="005F77A3" w:rsidP="00E41AA4">
      <w:pPr>
        <w:pStyle w:val="3"/>
        <w:spacing w:after="0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B36CEF">
        <w:rPr>
          <w:rFonts w:asciiTheme="minorHAnsi" w:hAnsiTheme="minorHAnsi"/>
          <w:color w:val="000000" w:themeColor="text1"/>
          <w:sz w:val="20"/>
        </w:rPr>
        <w:t xml:space="preserve">Construction </w:t>
      </w:r>
      <w:r w:rsidRPr="00B36CEF">
        <w:rPr>
          <w:rStyle w:val="af4"/>
          <w:rFonts w:asciiTheme="minorHAnsi" w:hAnsiTheme="minorHAnsi"/>
          <w:color w:val="000000" w:themeColor="text1"/>
          <w:sz w:val="20"/>
          <w:u w:val="none"/>
        </w:rPr>
        <w:t>statistics</w:t>
      </w:r>
    </w:p>
    <w:p w:rsidR="001966FF" w:rsidRPr="00B36CEF" w:rsidRDefault="001966FF" w:rsidP="001966FF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B36CEF">
        <w:rPr>
          <w:rFonts w:asciiTheme="minorHAnsi" w:hAnsiTheme="minorHAnsi"/>
          <w:color w:val="000000" w:themeColor="text1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843"/>
        <w:gridCol w:w="2090"/>
        <w:gridCol w:w="2091"/>
        <w:gridCol w:w="2091"/>
        <w:gridCol w:w="2091"/>
      </w:tblGrid>
      <w:tr w:rsidR="001966FF" w:rsidRPr="00C303A8" w:rsidTr="00B36CE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1966FF" w:rsidRPr="00C303A8" w:rsidTr="00B36CEF">
        <w:trPr>
          <w:cantSplit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January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-Ma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January-May 2020 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January-May 2019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January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-Ma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2020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66FF" w:rsidRPr="00B36CEF" w:rsidRDefault="001966FF" w:rsidP="005B003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January-May 2020 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January-May 2019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4 074 578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88,4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2 177 937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85,7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239 325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143 414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93,0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252 517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171 751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93,6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354 618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331 148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127,4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178 877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56,1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133 290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60,5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202 250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121 392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74,4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191 288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182 378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107,6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171 521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46 341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72,5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135 948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112,2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49 956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98,5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154 121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67,9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150 782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66,4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412 422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72,4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284 056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85,0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64 476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113,3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48 841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166,7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42 220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114,7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27 436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87,3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139 611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64,3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127 574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64,9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142 901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101 498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142,0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813 769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29 761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65,5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505 390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78,7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208 979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75,1</w:t>
            </w:r>
          </w:p>
        </w:tc>
      </w:tr>
      <w:tr w:rsidR="001966FF" w:rsidRPr="00B36CEF" w:rsidTr="00B36CE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6FF" w:rsidRPr="00B36CEF" w:rsidRDefault="001966FF" w:rsidP="005B003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73 324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41,9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19 340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6FF" w:rsidRPr="00B36CEF" w:rsidRDefault="001966FF" w:rsidP="005B003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31,7</w:t>
            </w:r>
          </w:p>
        </w:tc>
      </w:tr>
    </w:tbl>
    <w:p w:rsidR="00380885" w:rsidRPr="00B36CEF" w:rsidRDefault="00BE36AB" w:rsidP="00A140C9">
      <w:pPr>
        <w:pStyle w:val="3"/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</w:pPr>
      <w:r w:rsidRPr="00B36CEF"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  <w:t>Small and medium enterprises</w:t>
      </w:r>
    </w:p>
    <w:p w:rsidR="00380885" w:rsidRPr="00B36CEF" w:rsidRDefault="00380885" w:rsidP="006C65F7">
      <w:pPr>
        <w:pStyle w:val="aff3"/>
        <w:spacing w:before="0" w:after="80" w:line="480" w:lineRule="auto"/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B36CEF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Indicators of activity of small and medium-sized business enterprises</w:t>
      </w:r>
    </w:p>
    <w:tbl>
      <w:tblPr>
        <w:tblW w:w="10206" w:type="dxa"/>
        <w:tblInd w:w="108" w:type="dxa"/>
        <w:tblLayout w:type="fixed"/>
        <w:tblLook w:val="0000"/>
      </w:tblPr>
      <w:tblGrid>
        <w:gridCol w:w="1843"/>
        <w:gridCol w:w="8363"/>
      </w:tblGrid>
      <w:tr w:rsidR="00DE747E" w:rsidRPr="00B36CEF" w:rsidTr="00B36CEF">
        <w:trPr>
          <w:cantSplit/>
          <w:trHeight w:val="194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47E" w:rsidRPr="00B36CEF" w:rsidRDefault="00DE747E" w:rsidP="00486237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747E" w:rsidRPr="00B36CEF" w:rsidRDefault="00DE747E" w:rsidP="00486237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1 2020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 June 1 2019</w:t>
            </w:r>
          </w:p>
        </w:tc>
      </w:tr>
      <w:tr w:rsidR="00DE747E" w:rsidRPr="00C303A8" w:rsidTr="00B36CEF">
        <w:trPr>
          <w:cantSplit/>
          <w:trHeight w:val="14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47E" w:rsidRPr="00B36CEF" w:rsidRDefault="00DE747E" w:rsidP="00486237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747E" w:rsidRPr="00B36CEF" w:rsidRDefault="00DE747E" w:rsidP="00486237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</w:t>
            </w:r>
            <w:r w:rsidRPr="00B36CE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DE747E" w:rsidRPr="00B36CEF" w:rsidTr="00B36CEF">
        <w:trPr>
          <w:cantSplit/>
          <w:trHeight w:val="7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E747E" w:rsidRPr="00B36CEF" w:rsidTr="00B36CEF">
        <w:trPr>
          <w:cantSplit/>
          <w:trHeight w:val="80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DE747E" w:rsidRPr="00B36CEF" w:rsidTr="00B36CEF">
        <w:trPr>
          <w:cantSplit/>
          <w:trHeight w:val="80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E747E" w:rsidRPr="00B36CEF" w:rsidTr="00B36CEF">
        <w:trPr>
          <w:cantSplit/>
          <w:trHeight w:val="118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E747E" w:rsidRPr="00B36CEF" w:rsidTr="00B36CEF">
        <w:trPr>
          <w:cantSplit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DE747E" w:rsidRPr="00B36CEF" w:rsidTr="00B36CEF">
        <w:trPr>
          <w:cantSplit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93,8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DE747E" w:rsidRPr="00B36CEF" w:rsidTr="00B36CEF">
        <w:trPr>
          <w:cantSplit/>
          <w:trHeight w:val="55"/>
        </w:trPr>
        <w:tc>
          <w:tcPr>
            <w:tcW w:w="1843" w:type="dxa"/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DE747E" w:rsidRPr="00B36CEF" w:rsidTr="00B36CEF">
        <w:trPr>
          <w:cantSplit/>
          <w:trHeight w:val="6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E747E" w:rsidRPr="00B36CEF" w:rsidRDefault="00DE747E" w:rsidP="00486237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E747E" w:rsidRPr="00B36CEF" w:rsidRDefault="00DE747E" w:rsidP="0048623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B36CE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108,4</w:t>
            </w:r>
          </w:p>
        </w:tc>
      </w:tr>
    </w:tbl>
    <w:bookmarkEnd w:id="3"/>
    <w:p w:rsidR="005B0030" w:rsidRPr="00501339" w:rsidRDefault="005B0030" w:rsidP="005B0030">
      <w:pPr>
        <w:pStyle w:val="ab"/>
        <w:pageBreakBefore/>
        <w:spacing w:before="0"/>
        <w:jc w:val="left"/>
        <w:rPr>
          <w:rFonts w:asciiTheme="minorHAnsi" w:hAnsiTheme="minorHAnsi" w:cs="Arial"/>
          <w:color w:val="000000" w:themeColor="text1"/>
          <w:lang w:val="en-GB"/>
        </w:rPr>
      </w:pPr>
      <w:r w:rsidRPr="00501339">
        <w:rPr>
          <w:rFonts w:asciiTheme="minorHAnsi" w:hAnsiTheme="minorHAnsi" w:cs="Arial"/>
          <w:color w:val="000000" w:themeColor="text1"/>
          <w:lang w:val="en-GB"/>
        </w:rPr>
        <w:lastRenderedPageBreak/>
        <w:t>Main socio-economic indicators of CIS countries</w:t>
      </w:r>
    </w:p>
    <w:p w:rsidR="005B0030" w:rsidRPr="00501339" w:rsidRDefault="005B0030" w:rsidP="005B0030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501339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</w:t>
      </w:r>
      <w:r w:rsidRPr="00501339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-</w:t>
      </w:r>
      <w:proofErr w:type="gramStart"/>
      <w:r w:rsidRPr="00501339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April</w:t>
      </w:r>
      <w:r w:rsidRPr="00501339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 xml:space="preserve"> </w:t>
      </w:r>
      <w:r w:rsidRPr="00501339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501339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20</w:t>
      </w:r>
      <w:proofErr w:type="gramEnd"/>
    </w:p>
    <w:p w:rsidR="005B0030" w:rsidRPr="00501339" w:rsidRDefault="005B0030" w:rsidP="005B0030">
      <w:pPr>
        <w:pStyle w:val="ad"/>
        <w:spacing w:before="12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5B0030" w:rsidRPr="00501339" w:rsidRDefault="005B0030" w:rsidP="005B0030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proofErr w:type="gramStart"/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</w:t>
      </w:r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</w:t>
      </w:r>
      <w:proofErr w:type="gramEnd"/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5B0030" w:rsidRPr="00501339" w:rsidTr="005B0030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0030" w:rsidRPr="00501339" w:rsidRDefault="005B0030" w:rsidP="005B0030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030" w:rsidRPr="00501339" w:rsidRDefault="005B0030" w:rsidP="005B0030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030" w:rsidRPr="00501339" w:rsidRDefault="005B0030" w:rsidP="005B0030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030" w:rsidRPr="00501339" w:rsidRDefault="005B0030" w:rsidP="005B0030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030" w:rsidRPr="00501339" w:rsidRDefault="005B0030" w:rsidP="005B0030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0030" w:rsidRPr="00501339" w:rsidRDefault="005B0030" w:rsidP="005B0030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0,2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96,2</w:t>
            </w:r>
          </w:p>
        </w:tc>
      </w:tr>
      <w:tr w:rsidR="005B0030" w:rsidRPr="00501339" w:rsidTr="005B0030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97,2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89,6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5B0030" w:rsidRPr="00501339" w:rsidTr="005B0030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89,8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88,8</w:t>
            </w:r>
          </w:p>
        </w:tc>
      </w:tr>
      <w:tr w:rsidR="005B0030" w:rsidRPr="00501339" w:rsidTr="005B0030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93,1</w:t>
            </w: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105,5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112,3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107,1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95,8</w:t>
            </w:r>
          </w:p>
        </w:tc>
      </w:tr>
      <w:tr w:rsidR="005B0030" w:rsidRPr="00501339" w:rsidTr="005B0030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79,8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,2</w:t>
            </w: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02,8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78,2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B0030" w:rsidRPr="00501339" w:rsidTr="005B0030"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76,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2,3</w:t>
            </w:r>
          </w:p>
        </w:tc>
      </w:tr>
      <w:tr w:rsidR="005B0030" w:rsidRPr="00501339" w:rsidTr="005B0030"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63,0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78,5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104,9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96,2</w:t>
            </w:r>
          </w:p>
        </w:tc>
      </w:tr>
    </w:tbl>
    <w:p w:rsidR="005B0030" w:rsidRPr="00501339" w:rsidRDefault="005B0030" w:rsidP="005B0030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5B0030" w:rsidRPr="00501339" w:rsidTr="005B0030">
        <w:trPr>
          <w:cantSplit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0030" w:rsidRPr="00501339" w:rsidTr="005B0030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1,8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proofErr w:type="gramEnd"/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28,2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92,5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5B0030" w:rsidRPr="00501339" w:rsidTr="005B0030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116,1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104,8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108,9 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03,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)13)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)13)</w:t>
            </w:r>
            <w:proofErr w:type="gramEnd"/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)13)</w:t>
            </w:r>
            <w:proofErr w:type="gramEnd"/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before="40" w:line="16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110,3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111,0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121,0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149,2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-200" w:lineRule="auto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-108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 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,6 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time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proofErr w:type="gramStart"/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5B0030" w:rsidRPr="00501339" w:rsidTr="005B0030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69,0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-108" w:hanging="6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 7,9 time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5B003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2)1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5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96,6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5B0030" w:rsidRPr="00501339" w:rsidTr="005B003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10" w:type="dxa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75,2</w:t>
            </w:r>
          </w:p>
        </w:tc>
      </w:tr>
      <w:tr w:rsidR="005B0030" w:rsidRPr="00501339" w:rsidTr="005B0030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5B0030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87,1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0030" w:rsidRPr="00501339" w:rsidRDefault="005B0030" w:rsidP="00C37946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102,1</w:t>
            </w:r>
          </w:p>
        </w:tc>
      </w:tr>
    </w:tbl>
    <w:p w:rsidR="005B0030" w:rsidRPr="00501339" w:rsidRDefault="005B0030" w:rsidP="005B0030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At constant prices.</w:t>
      </w:r>
    </w:p>
    <w:p w:rsidR="005B0030" w:rsidRPr="00501339" w:rsidRDefault="005B0030" w:rsidP="00C75F29">
      <w:pPr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January-March  2020 to January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March 2019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5B0030" w:rsidRPr="00501339" w:rsidRDefault="005B0030" w:rsidP="00C75F29">
      <w:pPr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5B0030" w:rsidRPr="00501339" w:rsidRDefault="005B0030" w:rsidP="00C75F29">
      <w:pPr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Without catering.</w:t>
      </w:r>
    </w:p>
    <w:p w:rsidR="005B0030" w:rsidRPr="00501339" w:rsidRDefault="005B0030" w:rsidP="00C75F29">
      <w:pPr>
        <w:spacing w:line="200" w:lineRule="exact"/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January-March 2020 to January-March 2019. </w:t>
      </w:r>
      <w:proofErr w:type="gramStart"/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5B0030" w:rsidRPr="00501339" w:rsidRDefault="005B0030" w:rsidP="00C75F29">
      <w:pPr>
        <w:tabs>
          <w:tab w:val="left" w:pos="567"/>
        </w:tabs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Nominal money income as % to the corresponding period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</w:p>
    <w:p w:rsidR="005B0030" w:rsidRPr="00501339" w:rsidRDefault="005B0030" w:rsidP="00C75F29">
      <w:pPr>
        <w:tabs>
          <w:tab w:val="left" w:pos="567"/>
        </w:tabs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5B0030" w:rsidRPr="00501339" w:rsidRDefault="005B0030" w:rsidP="005B0030">
      <w:pPr>
        <w:spacing w:line="200" w:lineRule="exact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Real money income as % to the corresponding period.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</w:p>
    <w:p w:rsidR="005B0030" w:rsidRPr="00501339" w:rsidRDefault="005B0030" w:rsidP="00C75F29">
      <w:pPr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Estimate.</w:t>
      </w:r>
    </w:p>
    <w:p w:rsidR="005B0030" w:rsidRPr="00501339" w:rsidRDefault="005B0030" w:rsidP="00C75F29">
      <w:pPr>
        <w:tabs>
          <w:tab w:val="left" w:pos="567"/>
        </w:tabs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eastAsia="Calibri" w:hAnsiTheme="minorHAnsi" w:cs="Tahoma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January-March 2020 to January-March 2019. </w:t>
      </w:r>
      <w:proofErr w:type="gramStart"/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Given in comparable prices.</w:t>
      </w:r>
      <w:proofErr w:type="gramEnd"/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</w:p>
    <w:p w:rsidR="005B0030" w:rsidRPr="00501339" w:rsidRDefault="005B0030" w:rsidP="00C75F29">
      <w:pPr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2019 to 2018.</w:t>
      </w:r>
    </w:p>
    <w:p w:rsidR="005B0030" w:rsidRPr="00501339" w:rsidRDefault="005B0030" w:rsidP="005B0030">
      <w:pPr>
        <w:tabs>
          <w:tab w:val="left" w:pos="567"/>
        </w:tabs>
        <w:ind w:left="567" w:hanging="283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Including investments in not material actives.</w:t>
      </w:r>
    </w:p>
    <w:p w:rsidR="005B0030" w:rsidRPr="00501339" w:rsidRDefault="005B0030" w:rsidP="00C75F29">
      <w:pPr>
        <w:spacing w:line="200" w:lineRule="exact"/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I</w:t>
      </w:r>
      <w:r w:rsidRPr="00501339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 quarter 2020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to I</w:t>
      </w:r>
      <w:r w:rsidRPr="00501339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 quarter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2019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5B0030" w:rsidRPr="00501339" w:rsidRDefault="005B0030" w:rsidP="00C75F29">
      <w:pPr>
        <w:tabs>
          <w:tab w:val="left" w:pos="567"/>
        </w:tabs>
        <w:ind w:left="-45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14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January-March  2020 to January-March 2019. </w:t>
      </w:r>
      <w:proofErr w:type="gramStart"/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Bank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  <w:proofErr w:type="gramEnd"/>
    </w:p>
    <w:p w:rsidR="005B0030" w:rsidRPr="00501339" w:rsidRDefault="005B0030" w:rsidP="005B0030">
      <w:pPr>
        <w:autoSpaceDE w:val="0"/>
        <w:autoSpaceDN w:val="0"/>
        <w:adjustRightInd w:val="0"/>
        <w:ind w:firstLine="284"/>
        <w:rPr>
          <w:rFonts w:asciiTheme="minorHAnsi" w:eastAsia="Calibri" w:hAnsiTheme="minorHAnsi" w:cs="Tahoma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15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)</w:t>
      </w: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501339">
        <w:rPr>
          <w:rFonts w:asciiTheme="minorHAnsi" w:eastAsia="Calibri" w:hAnsiTheme="minorHAnsi" w:cs="Tahoma"/>
          <w:i/>
          <w:color w:val="000000" w:themeColor="text1"/>
          <w:sz w:val="14"/>
          <w:szCs w:val="14"/>
          <w:lang w:val="en-US"/>
        </w:rPr>
        <w:t>Foreign trade data for Uzbekistan are given for goods excluding.</w:t>
      </w:r>
    </w:p>
    <w:p w:rsidR="005B0030" w:rsidRPr="00501339" w:rsidRDefault="005B0030" w:rsidP="005B0030">
      <w:pPr>
        <w:spacing w:line="200" w:lineRule="exact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50133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Note: Data of Ukraine are from the official website of The Ukraine State statistics service.</w:t>
      </w:r>
    </w:p>
    <w:p w:rsidR="00CE2B96" w:rsidRPr="00501339" w:rsidRDefault="00CE2B96" w:rsidP="00501339">
      <w:pPr>
        <w:pStyle w:val="a6"/>
        <w:pageBreakBefore/>
        <w:spacing w:before="0"/>
        <w:jc w:val="left"/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</w:pPr>
      <w:r w:rsidRPr="00501339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lastRenderedPageBreak/>
        <w:t>Ministry of National economy of the Republic</w:t>
      </w:r>
      <w:r w:rsidR="00EE517B" w:rsidRPr="00501339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 xml:space="preserve"> of</w:t>
      </w:r>
      <w:r w:rsidRPr="00501339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 xml:space="preserve"> Kazakhstan</w:t>
      </w:r>
      <w:r w:rsidR="005C1425" w:rsidRPr="00501339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br/>
      </w:r>
      <w:r w:rsidRPr="00501339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>Committee on Statistics</w:t>
      </w:r>
    </w:p>
    <w:p w:rsidR="00CE2B96" w:rsidRPr="00501339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Socio-economic development of the Republic of Kazakhstan in </w:t>
      </w:r>
      <w:r w:rsidR="00B70C7D"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</w:t>
      </w:r>
      <w:r w:rsidR="00555926"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-</w:t>
      </w:r>
      <w:r w:rsidR="00654745"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May</w:t>
      </w:r>
      <w:r w:rsidR="00A53B47"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  <w:r w:rsidR="0091359D"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</w:p>
    <w:p w:rsidR="006E321A" w:rsidRPr="00501339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</w:pPr>
      <w:r w:rsidRPr="00501339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CE2B96" w:rsidRPr="00501339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501339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501339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501339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Telephone</w:t>
            </w:r>
          </w:p>
        </w:tc>
      </w:tr>
      <w:tr w:rsidR="00CE2B96" w:rsidRPr="00501339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501339" w:rsidRDefault="00CE2B96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Summary results of the socio-economic development</w:t>
            </w:r>
          </w:p>
          <w:p w:rsidR="00CE2B96" w:rsidRPr="00501339" w:rsidRDefault="00CE2B96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501339" w:rsidRDefault="000473A6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Turmaganbet Bolat</w:t>
            </w:r>
          </w:p>
          <w:p w:rsidR="00CE2B96" w:rsidRPr="00501339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working with users</w:t>
            </w:r>
          </w:p>
          <w:p w:rsidR="007130DB" w:rsidRPr="00501339" w:rsidRDefault="007130DB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501339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+7 7172 749077</w:t>
            </w:r>
          </w:p>
        </w:tc>
      </w:tr>
      <w:tr w:rsidR="00BB39A1" w:rsidRPr="00501339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501339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Demographic situation</w:t>
            </w:r>
          </w:p>
          <w:p w:rsidR="00BB39A1" w:rsidRPr="00501339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Crime</w:t>
            </w:r>
          </w:p>
        </w:tc>
        <w:tc>
          <w:tcPr>
            <w:tcW w:w="4259" w:type="dxa"/>
            <w:shd w:val="clear" w:color="auto" w:fill="auto"/>
          </w:tcPr>
          <w:p w:rsidR="00BB39A1" w:rsidRPr="00501339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Hanzhigitov Nurlan</w:t>
            </w:r>
          </w:p>
          <w:p w:rsidR="00BB39A1" w:rsidRPr="00501339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demographich and social statistics</w:t>
            </w:r>
          </w:p>
          <w:p w:rsidR="007130DB" w:rsidRPr="00501339" w:rsidRDefault="007130DB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BB39A1" w:rsidRPr="00501339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061</w:t>
            </w:r>
          </w:p>
        </w:tc>
      </w:tr>
      <w:tr w:rsidR="00BB39A1" w:rsidRPr="00501339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501339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Population income</w:t>
            </w:r>
          </w:p>
          <w:p w:rsidR="00BB39A1" w:rsidRPr="00501339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501339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Belonosova Natalya</w:t>
            </w:r>
          </w:p>
          <w:p w:rsidR="00BB39A1" w:rsidRPr="00501339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statistcs of labor and standard of living</w:t>
            </w:r>
          </w:p>
          <w:p w:rsidR="007130DB" w:rsidRPr="00501339" w:rsidRDefault="007130DB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BB39A1" w:rsidRPr="00501339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+7 7172 749022</w:t>
            </w:r>
          </w:p>
        </w:tc>
      </w:tr>
      <w:tr w:rsidR="00573BA9" w:rsidRPr="00501339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501339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Tlepbergenova Emma</w:t>
            </w:r>
          </w:p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prices statistics</w:t>
            </w:r>
          </w:p>
          <w:p w:rsidR="007130DB" w:rsidRPr="00501339" w:rsidRDefault="007130DB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+7 7172 749057</w:t>
            </w:r>
          </w:p>
        </w:tc>
      </w:tr>
      <w:tr w:rsidR="00CE2B96" w:rsidRPr="00501339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501339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 domestic product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by method of production</w:t>
            </w:r>
          </w:p>
          <w:p w:rsidR="003222BC" w:rsidRPr="00501339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Financial system</w:t>
            </w:r>
          </w:p>
          <w:p w:rsidR="00CE2B96" w:rsidRPr="00501339" w:rsidRDefault="009F0573" w:rsidP="003222BC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M</w:t>
            </w: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880E86" w:rsidRPr="00501339" w:rsidRDefault="00880E86" w:rsidP="003222BC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259" w:type="dxa"/>
            <w:shd w:val="clear" w:color="auto" w:fill="auto"/>
          </w:tcPr>
          <w:p w:rsidR="00CE2B96" w:rsidRPr="00501339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Na</w:t>
            </w:r>
            <w:r w:rsidR="00A53B47"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ip</w:t>
            </w:r>
            <w:r w:rsidR="00A53B47"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ekov Aset</w:t>
            </w:r>
          </w:p>
          <w:p w:rsidR="00CE2B96" w:rsidRPr="00501339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National accounts</w:t>
            </w:r>
          </w:p>
        </w:tc>
        <w:tc>
          <w:tcPr>
            <w:tcW w:w="1541" w:type="dxa"/>
            <w:shd w:val="clear" w:color="auto" w:fill="auto"/>
          </w:tcPr>
          <w:p w:rsidR="00CE2B96" w:rsidRPr="00501339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="004A54A7"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301</w:t>
            </w:r>
          </w:p>
        </w:tc>
      </w:tr>
      <w:tr w:rsidR="00573BA9" w:rsidRPr="00501339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501339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Isayev Darkhan</w:t>
            </w:r>
          </w:p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statistical register and classifications</w:t>
            </w:r>
          </w:p>
          <w:p w:rsidR="007130DB" w:rsidRPr="00501339" w:rsidRDefault="007130DB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+7 7172 749058</w:t>
            </w:r>
          </w:p>
        </w:tc>
      </w:tr>
      <w:tr w:rsidR="00573BA9" w:rsidRPr="00501339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Domestic trade </w:t>
            </w: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 and</w:t>
            </w:r>
            <w:r w:rsidRPr="00501339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01339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4"/>
                <w:szCs w:val="14"/>
                <w:lang w:val="en-US"/>
              </w:rPr>
              <w:t xml:space="preserve">mutual 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trade statistics</w:t>
            </w:r>
          </w:p>
          <w:p w:rsidR="00573BA9" w:rsidRPr="00501339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T</w:t>
            </w: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ransport</w:t>
            </w: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 xml:space="preserve"> </w:t>
            </w: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</w:rPr>
              <w:t>statistics</w:t>
            </w:r>
          </w:p>
          <w:p w:rsidR="00D706B7" w:rsidRPr="00501339" w:rsidRDefault="00D706B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259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Karaulova Gulmira</w:t>
            </w:r>
          </w:p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service and energy </w:t>
            </w:r>
          </w:p>
        </w:tc>
        <w:tc>
          <w:tcPr>
            <w:tcW w:w="1541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+7 7172 749060</w:t>
            </w:r>
          </w:p>
        </w:tc>
      </w:tr>
      <w:tr w:rsidR="00573BA9" w:rsidRPr="00501339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501339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Investment statistics</w:t>
            </w:r>
          </w:p>
          <w:p w:rsidR="0015117B" w:rsidRPr="00501339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501339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Industrial production </w:t>
            </w: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15117B" w:rsidRPr="00501339" w:rsidRDefault="0015117B" w:rsidP="0015117B">
            <w:pPr>
              <w:pStyle w:val="afd"/>
              <w:ind w:firstLine="0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Construction </w:t>
            </w:r>
            <w:r w:rsidRPr="00501339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  <w:p w:rsidR="007130DB" w:rsidRPr="00501339" w:rsidRDefault="007130D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Shauenova Asel</w:t>
            </w:r>
          </w:p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production and enviroment statistics </w:t>
            </w:r>
          </w:p>
        </w:tc>
        <w:tc>
          <w:tcPr>
            <w:tcW w:w="1541" w:type="dxa"/>
            <w:shd w:val="clear" w:color="auto" w:fill="auto"/>
          </w:tcPr>
          <w:p w:rsidR="00573BA9" w:rsidRPr="00501339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+ 7 7172 74905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</w:t>
            </w:r>
          </w:p>
        </w:tc>
      </w:tr>
      <w:tr w:rsidR="00CE2B96" w:rsidRPr="00501339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501339" w:rsidRDefault="003F3064" w:rsidP="003F30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economic activities of enterprises</w:t>
            </w:r>
          </w:p>
          <w:p w:rsidR="003F3064" w:rsidRPr="00501339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01339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501339" w:rsidRDefault="00CE2B96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Missyura Marina</w:t>
            </w:r>
          </w:p>
          <w:p w:rsidR="00CE2B96" w:rsidRPr="00501339" w:rsidRDefault="00CE2B96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 structures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501339" w:rsidRDefault="004A54A7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+7 7172 749</w:t>
            </w:r>
            <w:r w:rsidRPr="00501339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140</w:t>
            </w:r>
          </w:p>
        </w:tc>
      </w:tr>
    </w:tbl>
    <w:p w:rsidR="00BB39A1" w:rsidRPr="00501339" w:rsidRDefault="00BB39A1" w:rsidP="003F3064">
      <w:pPr>
        <w:pStyle w:val="afd"/>
        <w:ind w:firstLine="0"/>
        <w:rPr>
          <w:rStyle w:val="afc"/>
          <w:rFonts w:asciiTheme="minorHAnsi" w:hAnsiTheme="minorHAnsi" w:cs="Calibri"/>
          <w:i w:val="0"/>
          <w:color w:val="000000" w:themeColor="text1"/>
          <w:sz w:val="14"/>
          <w:szCs w:val="14"/>
          <w:lang w:val="en-GB"/>
        </w:rPr>
      </w:pPr>
    </w:p>
    <w:sectPr w:rsidR="00BB39A1" w:rsidRPr="00501339" w:rsidSect="00BF7863">
      <w:footerReference w:type="even" r:id="rId12"/>
      <w:footerReference w:type="default" r:id="rId13"/>
      <w:pgSz w:w="11906" w:h="16838"/>
      <w:pgMar w:top="1021" w:right="566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310" w:rsidRDefault="009F7310" w:rsidP="006464EB">
      <w:pPr>
        <w:pStyle w:val="af0"/>
      </w:pPr>
      <w:r>
        <w:separator/>
      </w:r>
    </w:p>
  </w:endnote>
  <w:endnote w:type="continuationSeparator" w:id="0">
    <w:p w:rsidR="009F7310" w:rsidRDefault="009F7310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3A8" w:rsidRDefault="00C303A8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1</w:t>
    </w:r>
    <w:r>
      <w:rPr>
        <w:rStyle w:val="afb"/>
      </w:rPr>
      <w:fldChar w:fldCharType="end"/>
    </w:r>
  </w:p>
  <w:p w:rsidR="00C303A8" w:rsidRDefault="00C303A8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3A8" w:rsidRPr="00816DC6" w:rsidRDefault="00C303A8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2B7FF7">
      <w:rPr>
        <w:rFonts w:ascii="Calibri" w:hAnsi="Calibri"/>
        <w:b/>
        <w:noProof/>
        <w:sz w:val="14"/>
        <w:szCs w:val="14"/>
      </w:rPr>
      <w:t>17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310" w:rsidRDefault="009F7310" w:rsidP="006464EB">
      <w:pPr>
        <w:pStyle w:val="af0"/>
      </w:pPr>
      <w:r>
        <w:separator/>
      </w:r>
    </w:p>
  </w:footnote>
  <w:footnote w:type="continuationSeparator" w:id="0">
    <w:p w:rsidR="009F7310" w:rsidRDefault="009F7310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E1D"/>
    <w:rsid w:val="00003265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C26"/>
    <w:rsid w:val="00012139"/>
    <w:rsid w:val="000122E1"/>
    <w:rsid w:val="00012305"/>
    <w:rsid w:val="0001237C"/>
    <w:rsid w:val="0001289D"/>
    <w:rsid w:val="00012F81"/>
    <w:rsid w:val="000130A1"/>
    <w:rsid w:val="000133A0"/>
    <w:rsid w:val="0001341E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BE"/>
    <w:rsid w:val="00044134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A08"/>
    <w:rsid w:val="00055A7B"/>
    <w:rsid w:val="00055BD6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C"/>
    <w:rsid w:val="000644DB"/>
    <w:rsid w:val="00064512"/>
    <w:rsid w:val="00064736"/>
    <w:rsid w:val="00064A71"/>
    <w:rsid w:val="00064D2C"/>
    <w:rsid w:val="00064DD6"/>
    <w:rsid w:val="000655B1"/>
    <w:rsid w:val="000659D5"/>
    <w:rsid w:val="00065A8A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687"/>
    <w:rsid w:val="000716FD"/>
    <w:rsid w:val="0007187A"/>
    <w:rsid w:val="00071CC7"/>
    <w:rsid w:val="00071E5D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73D"/>
    <w:rsid w:val="00077BD6"/>
    <w:rsid w:val="00077F64"/>
    <w:rsid w:val="0008016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F92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5CF"/>
    <w:rsid w:val="0009190D"/>
    <w:rsid w:val="00091EBE"/>
    <w:rsid w:val="00092189"/>
    <w:rsid w:val="000922A2"/>
    <w:rsid w:val="0009239D"/>
    <w:rsid w:val="00093311"/>
    <w:rsid w:val="00093C2B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C02"/>
    <w:rsid w:val="000A195D"/>
    <w:rsid w:val="000A1BCD"/>
    <w:rsid w:val="000A1E94"/>
    <w:rsid w:val="000A20D1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3122"/>
    <w:rsid w:val="000B498E"/>
    <w:rsid w:val="000B4A34"/>
    <w:rsid w:val="000B4EC1"/>
    <w:rsid w:val="000B5202"/>
    <w:rsid w:val="000B58B5"/>
    <w:rsid w:val="000B5BEF"/>
    <w:rsid w:val="000B6332"/>
    <w:rsid w:val="000B65F2"/>
    <w:rsid w:val="000B73F1"/>
    <w:rsid w:val="000B7610"/>
    <w:rsid w:val="000B7A44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5070"/>
    <w:rsid w:val="000D5197"/>
    <w:rsid w:val="000D56AC"/>
    <w:rsid w:val="000D594E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EB0"/>
    <w:rsid w:val="000F6433"/>
    <w:rsid w:val="000F68A4"/>
    <w:rsid w:val="000F6B9D"/>
    <w:rsid w:val="000F6D0D"/>
    <w:rsid w:val="000F6DD4"/>
    <w:rsid w:val="000F6DFC"/>
    <w:rsid w:val="000F7062"/>
    <w:rsid w:val="000F7F0F"/>
    <w:rsid w:val="001000D4"/>
    <w:rsid w:val="00100765"/>
    <w:rsid w:val="001007BC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D50"/>
    <w:rsid w:val="001104F8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AB6"/>
    <w:rsid w:val="00124E18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AD"/>
    <w:rsid w:val="00130626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A73"/>
    <w:rsid w:val="00133C69"/>
    <w:rsid w:val="00133F7A"/>
    <w:rsid w:val="00134052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B03"/>
    <w:rsid w:val="00144B7A"/>
    <w:rsid w:val="00144ED1"/>
    <w:rsid w:val="0014575A"/>
    <w:rsid w:val="00145A73"/>
    <w:rsid w:val="00145DD1"/>
    <w:rsid w:val="00145E80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683"/>
    <w:rsid w:val="00170A08"/>
    <w:rsid w:val="00170E44"/>
    <w:rsid w:val="001718AF"/>
    <w:rsid w:val="00171D37"/>
    <w:rsid w:val="0017265C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ED"/>
    <w:rsid w:val="00181D81"/>
    <w:rsid w:val="00182449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BB7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A0487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736"/>
    <w:rsid w:val="001B0AAC"/>
    <w:rsid w:val="001B1401"/>
    <w:rsid w:val="001B1883"/>
    <w:rsid w:val="001B1E3A"/>
    <w:rsid w:val="001B2051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53C"/>
    <w:rsid w:val="001B46AE"/>
    <w:rsid w:val="001B485F"/>
    <w:rsid w:val="001B4A87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AC"/>
    <w:rsid w:val="001C5AA8"/>
    <w:rsid w:val="001C5AE7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802"/>
    <w:rsid w:val="001E48D9"/>
    <w:rsid w:val="001E497F"/>
    <w:rsid w:val="001E4AAA"/>
    <w:rsid w:val="001E5259"/>
    <w:rsid w:val="001E6165"/>
    <w:rsid w:val="001E68CF"/>
    <w:rsid w:val="001E6A92"/>
    <w:rsid w:val="001E6CA1"/>
    <w:rsid w:val="001E6E30"/>
    <w:rsid w:val="001E7207"/>
    <w:rsid w:val="001E7257"/>
    <w:rsid w:val="001E76DE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863"/>
    <w:rsid w:val="001F21C5"/>
    <w:rsid w:val="001F24FC"/>
    <w:rsid w:val="001F2748"/>
    <w:rsid w:val="001F2753"/>
    <w:rsid w:val="001F292D"/>
    <w:rsid w:val="001F29E8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584"/>
    <w:rsid w:val="001F57CB"/>
    <w:rsid w:val="001F59D8"/>
    <w:rsid w:val="001F5D59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FDB"/>
    <w:rsid w:val="0021408B"/>
    <w:rsid w:val="002141A0"/>
    <w:rsid w:val="0021426D"/>
    <w:rsid w:val="00214865"/>
    <w:rsid w:val="00214A4D"/>
    <w:rsid w:val="00214ABD"/>
    <w:rsid w:val="00215241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A42"/>
    <w:rsid w:val="00232A10"/>
    <w:rsid w:val="00232A3D"/>
    <w:rsid w:val="00232E79"/>
    <w:rsid w:val="002336F0"/>
    <w:rsid w:val="002338E8"/>
    <w:rsid w:val="00233BCC"/>
    <w:rsid w:val="00233CCD"/>
    <w:rsid w:val="0023441C"/>
    <w:rsid w:val="0023471F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E82"/>
    <w:rsid w:val="00237EF1"/>
    <w:rsid w:val="00240148"/>
    <w:rsid w:val="002403AF"/>
    <w:rsid w:val="00240707"/>
    <w:rsid w:val="00240B0D"/>
    <w:rsid w:val="002414A2"/>
    <w:rsid w:val="002417CF"/>
    <w:rsid w:val="00241DFC"/>
    <w:rsid w:val="00242030"/>
    <w:rsid w:val="002423A4"/>
    <w:rsid w:val="00242A51"/>
    <w:rsid w:val="00242FBC"/>
    <w:rsid w:val="0024313A"/>
    <w:rsid w:val="002432C8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1212"/>
    <w:rsid w:val="002615AB"/>
    <w:rsid w:val="002615DE"/>
    <w:rsid w:val="002615E1"/>
    <w:rsid w:val="0026254A"/>
    <w:rsid w:val="00262A7B"/>
    <w:rsid w:val="00262DA0"/>
    <w:rsid w:val="0026300B"/>
    <w:rsid w:val="00263DDA"/>
    <w:rsid w:val="00263E28"/>
    <w:rsid w:val="00263EDB"/>
    <w:rsid w:val="0026413A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653"/>
    <w:rsid w:val="00267865"/>
    <w:rsid w:val="002679E9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468"/>
    <w:rsid w:val="002C17D7"/>
    <w:rsid w:val="002C1C4B"/>
    <w:rsid w:val="002C2034"/>
    <w:rsid w:val="002C22DA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494A"/>
    <w:rsid w:val="002C5017"/>
    <w:rsid w:val="002C50B5"/>
    <w:rsid w:val="002C5701"/>
    <w:rsid w:val="002C57E3"/>
    <w:rsid w:val="002C5AC1"/>
    <w:rsid w:val="002C5C8A"/>
    <w:rsid w:val="002C5CAD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3131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C7F"/>
    <w:rsid w:val="002D5CFE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C15"/>
    <w:rsid w:val="003040ED"/>
    <w:rsid w:val="003046FA"/>
    <w:rsid w:val="00304A3B"/>
    <w:rsid w:val="00305156"/>
    <w:rsid w:val="0030541F"/>
    <w:rsid w:val="00305F4F"/>
    <w:rsid w:val="003063DF"/>
    <w:rsid w:val="00306A1D"/>
    <w:rsid w:val="00306A61"/>
    <w:rsid w:val="0030706F"/>
    <w:rsid w:val="00307091"/>
    <w:rsid w:val="003073AC"/>
    <w:rsid w:val="00307449"/>
    <w:rsid w:val="003076C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AD3"/>
    <w:rsid w:val="00312C0B"/>
    <w:rsid w:val="00313525"/>
    <w:rsid w:val="00313682"/>
    <w:rsid w:val="00313717"/>
    <w:rsid w:val="00313DD5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E7F"/>
    <w:rsid w:val="003210E0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C4F"/>
    <w:rsid w:val="00333DFE"/>
    <w:rsid w:val="00334192"/>
    <w:rsid w:val="0033466F"/>
    <w:rsid w:val="00334BE7"/>
    <w:rsid w:val="00335159"/>
    <w:rsid w:val="003351F0"/>
    <w:rsid w:val="00335377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B26"/>
    <w:rsid w:val="003404F8"/>
    <w:rsid w:val="0034071E"/>
    <w:rsid w:val="003409F2"/>
    <w:rsid w:val="00340AC6"/>
    <w:rsid w:val="00340E0F"/>
    <w:rsid w:val="00340F0F"/>
    <w:rsid w:val="00341299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B0"/>
    <w:rsid w:val="00354B07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F05"/>
    <w:rsid w:val="00361F7C"/>
    <w:rsid w:val="00361FFE"/>
    <w:rsid w:val="003620DD"/>
    <w:rsid w:val="00362409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70095"/>
    <w:rsid w:val="003705E7"/>
    <w:rsid w:val="00370781"/>
    <w:rsid w:val="00370DA5"/>
    <w:rsid w:val="003720BE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8B9"/>
    <w:rsid w:val="003902F7"/>
    <w:rsid w:val="003907D7"/>
    <w:rsid w:val="00390B89"/>
    <w:rsid w:val="00390FCB"/>
    <w:rsid w:val="003911FD"/>
    <w:rsid w:val="00391285"/>
    <w:rsid w:val="00391CD6"/>
    <w:rsid w:val="00392536"/>
    <w:rsid w:val="00392696"/>
    <w:rsid w:val="0039287F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86C"/>
    <w:rsid w:val="0039791E"/>
    <w:rsid w:val="003A0470"/>
    <w:rsid w:val="003A0982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30D4"/>
    <w:rsid w:val="003A32C0"/>
    <w:rsid w:val="003A350F"/>
    <w:rsid w:val="003A38C3"/>
    <w:rsid w:val="003A392F"/>
    <w:rsid w:val="003A3B8C"/>
    <w:rsid w:val="003A3D79"/>
    <w:rsid w:val="003A41DE"/>
    <w:rsid w:val="003A43BA"/>
    <w:rsid w:val="003A4563"/>
    <w:rsid w:val="003A469B"/>
    <w:rsid w:val="003A47CA"/>
    <w:rsid w:val="003A4D1E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B5"/>
    <w:rsid w:val="003C1165"/>
    <w:rsid w:val="003C120E"/>
    <w:rsid w:val="003C14C0"/>
    <w:rsid w:val="003C1721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918"/>
    <w:rsid w:val="003C5AE0"/>
    <w:rsid w:val="003C5D46"/>
    <w:rsid w:val="003C5D4F"/>
    <w:rsid w:val="003C63CD"/>
    <w:rsid w:val="003C6996"/>
    <w:rsid w:val="003C6E68"/>
    <w:rsid w:val="003C6FF2"/>
    <w:rsid w:val="003C7482"/>
    <w:rsid w:val="003C7661"/>
    <w:rsid w:val="003D0027"/>
    <w:rsid w:val="003D028B"/>
    <w:rsid w:val="003D0453"/>
    <w:rsid w:val="003D0637"/>
    <w:rsid w:val="003D09AF"/>
    <w:rsid w:val="003D0B2F"/>
    <w:rsid w:val="003D0CE2"/>
    <w:rsid w:val="003D10EF"/>
    <w:rsid w:val="003D151F"/>
    <w:rsid w:val="003D154A"/>
    <w:rsid w:val="003D1566"/>
    <w:rsid w:val="003D16AC"/>
    <w:rsid w:val="003D1859"/>
    <w:rsid w:val="003D1EEA"/>
    <w:rsid w:val="003D2072"/>
    <w:rsid w:val="003D2853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D4"/>
    <w:rsid w:val="003F5468"/>
    <w:rsid w:val="003F5734"/>
    <w:rsid w:val="003F5F9E"/>
    <w:rsid w:val="003F60F9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FBF"/>
    <w:rsid w:val="0040224F"/>
    <w:rsid w:val="0040264C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511"/>
    <w:rsid w:val="00415561"/>
    <w:rsid w:val="004159C9"/>
    <w:rsid w:val="00415F3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26C0"/>
    <w:rsid w:val="004227C7"/>
    <w:rsid w:val="00422D16"/>
    <w:rsid w:val="00422D92"/>
    <w:rsid w:val="00422F37"/>
    <w:rsid w:val="00423497"/>
    <w:rsid w:val="004237A5"/>
    <w:rsid w:val="004237FB"/>
    <w:rsid w:val="00423960"/>
    <w:rsid w:val="00424579"/>
    <w:rsid w:val="004245AF"/>
    <w:rsid w:val="00424FCA"/>
    <w:rsid w:val="004250C3"/>
    <w:rsid w:val="004252EA"/>
    <w:rsid w:val="004256B3"/>
    <w:rsid w:val="00425BFD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62D"/>
    <w:rsid w:val="0044280B"/>
    <w:rsid w:val="00442BFA"/>
    <w:rsid w:val="00442CD8"/>
    <w:rsid w:val="00442D56"/>
    <w:rsid w:val="004432B9"/>
    <w:rsid w:val="00443623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BC6"/>
    <w:rsid w:val="00481332"/>
    <w:rsid w:val="00481653"/>
    <w:rsid w:val="00481A70"/>
    <w:rsid w:val="00481CFE"/>
    <w:rsid w:val="00482938"/>
    <w:rsid w:val="0048297B"/>
    <w:rsid w:val="004835EB"/>
    <w:rsid w:val="0048377E"/>
    <w:rsid w:val="00483D12"/>
    <w:rsid w:val="004840DA"/>
    <w:rsid w:val="004845A2"/>
    <w:rsid w:val="00485127"/>
    <w:rsid w:val="00485671"/>
    <w:rsid w:val="004856E4"/>
    <w:rsid w:val="00485937"/>
    <w:rsid w:val="00485BE6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BE5"/>
    <w:rsid w:val="00493C5C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F93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729"/>
    <w:rsid w:val="004B2B8F"/>
    <w:rsid w:val="004B312F"/>
    <w:rsid w:val="004B353C"/>
    <w:rsid w:val="004B387F"/>
    <w:rsid w:val="004B392C"/>
    <w:rsid w:val="004B45C6"/>
    <w:rsid w:val="004B4FC0"/>
    <w:rsid w:val="004B589A"/>
    <w:rsid w:val="004B5900"/>
    <w:rsid w:val="004B629D"/>
    <w:rsid w:val="004B651E"/>
    <w:rsid w:val="004B67EE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411E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C9"/>
    <w:rsid w:val="004D484B"/>
    <w:rsid w:val="004D4B74"/>
    <w:rsid w:val="004D4E58"/>
    <w:rsid w:val="004D56F7"/>
    <w:rsid w:val="004D5E9D"/>
    <w:rsid w:val="004D677A"/>
    <w:rsid w:val="004D67F6"/>
    <w:rsid w:val="004D6C15"/>
    <w:rsid w:val="004D6CCF"/>
    <w:rsid w:val="004D6F69"/>
    <w:rsid w:val="004D70C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C76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676"/>
    <w:rsid w:val="004F0779"/>
    <w:rsid w:val="004F1556"/>
    <w:rsid w:val="004F1BEF"/>
    <w:rsid w:val="004F20FB"/>
    <w:rsid w:val="004F22F3"/>
    <w:rsid w:val="004F259A"/>
    <w:rsid w:val="004F266B"/>
    <w:rsid w:val="004F3028"/>
    <w:rsid w:val="004F30BA"/>
    <w:rsid w:val="004F32EE"/>
    <w:rsid w:val="004F3DC1"/>
    <w:rsid w:val="004F3F5F"/>
    <w:rsid w:val="004F416C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CCE"/>
    <w:rsid w:val="004F6E18"/>
    <w:rsid w:val="004F6FE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4226"/>
    <w:rsid w:val="005042BA"/>
    <w:rsid w:val="0050464B"/>
    <w:rsid w:val="00504664"/>
    <w:rsid w:val="0050481C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56F"/>
    <w:rsid w:val="00536614"/>
    <w:rsid w:val="0053664B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991"/>
    <w:rsid w:val="00545138"/>
    <w:rsid w:val="00545379"/>
    <w:rsid w:val="005461E7"/>
    <w:rsid w:val="00546A8A"/>
    <w:rsid w:val="00546F72"/>
    <w:rsid w:val="00547195"/>
    <w:rsid w:val="00547237"/>
    <w:rsid w:val="0054744A"/>
    <w:rsid w:val="005478E9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60720"/>
    <w:rsid w:val="00560A0D"/>
    <w:rsid w:val="00560A18"/>
    <w:rsid w:val="00560B65"/>
    <w:rsid w:val="00560C5D"/>
    <w:rsid w:val="00561232"/>
    <w:rsid w:val="0056189B"/>
    <w:rsid w:val="00561D58"/>
    <w:rsid w:val="00561F0A"/>
    <w:rsid w:val="00562536"/>
    <w:rsid w:val="005625F7"/>
    <w:rsid w:val="00562B7A"/>
    <w:rsid w:val="00562FD8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33D"/>
    <w:rsid w:val="00572408"/>
    <w:rsid w:val="00572E19"/>
    <w:rsid w:val="0057382B"/>
    <w:rsid w:val="005738D1"/>
    <w:rsid w:val="00573BA9"/>
    <w:rsid w:val="00574125"/>
    <w:rsid w:val="00574259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71DD"/>
    <w:rsid w:val="00597308"/>
    <w:rsid w:val="0059754B"/>
    <w:rsid w:val="0059789D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2085"/>
    <w:rsid w:val="005A2120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FF7"/>
    <w:rsid w:val="005B0030"/>
    <w:rsid w:val="005B0555"/>
    <w:rsid w:val="005B0F72"/>
    <w:rsid w:val="005B0F96"/>
    <w:rsid w:val="005B11E5"/>
    <w:rsid w:val="005B1FEB"/>
    <w:rsid w:val="005B2063"/>
    <w:rsid w:val="005B21B7"/>
    <w:rsid w:val="005B249A"/>
    <w:rsid w:val="005B272A"/>
    <w:rsid w:val="005B2782"/>
    <w:rsid w:val="005B287F"/>
    <w:rsid w:val="005B2ABE"/>
    <w:rsid w:val="005B2E78"/>
    <w:rsid w:val="005B39CE"/>
    <w:rsid w:val="005B478A"/>
    <w:rsid w:val="005B4D89"/>
    <w:rsid w:val="005B653A"/>
    <w:rsid w:val="005B6797"/>
    <w:rsid w:val="005B720A"/>
    <w:rsid w:val="005B745B"/>
    <w:rsid w:val="005B786D"/>
    <w:rsid w:val="005B7E81"/>
    <w:rsid w:val="005C052F"/>
    <w:rsid w:val="005C05CD"/>
    <w:rsid w:val="005C07F3"/>
    <w:rsid w:val="005C093F"/>
    <w:rsid w:val="005C0993"/>
    <w:rsid w:val="005C0E1D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CD3"/>
    <w:rsid w:val="005C6EED"/>
    <w:rsid w:val="005C71D9"/>
    <w:rsid w:val="005D0046"/>
    <w:rsid w:val="005D0321"/>
    <w:rsid w:val="005D08D3"/>
    <w:rsid w:val="005D0A9A"/>
    <w:rsid w:val="005D0B06"/>
    <w:rsid w:val="005D0CAA"/>
    <w:rsid w:val="005D116C"/>
    <w:rsid w:val="005D1298"/>
    <w:rsid w:val="005D12E8"/>
    <w:rsid w:val="005D138A"/>
    <w:rsid w:val="005D140D"/>
    <w:rsid w:val="005D1A44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66B"/>
    <w:rsid w:val="006028AC"/>
    <w:rsid w:val="00602967"/>
    <w:rsid w:val="00602C40"/>
    <w:rsid w:val="00602D73"/>
    <w:rsid w:val="00602FDF"/>
    <w:rsid w:val="006033B7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287"/>
    <w:rsid w:val="006079D7"/>
    <w:rsid w:val="00607D0F"/>
    <w:rsid w:val="00607F24"/>
    <w:rsid w:val="00607F95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56D"/>
    <w:rsid w:val="00620638"/>
    <w:rsid w:val="006209F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3F4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D2A"/>
    <w:rsid w:val="00644DA0"/>
    <w:rsid w:val="0064503E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4EE"/>
    <w:rsid w:val="0065368B"/>
    <w:rsid w:val="00653BE8"/>
    <w:rsid w:val="00653D3E"/>
    <w:rsid w:val="00653D57"/>
    <w:rsid w:val="00654745"/>
    <w:rsid w:val="0065479D"/>
    <w:rsid w:val="00655078"/>
    <w:rsid w:val="00655109"/>
    <w:rsid w:val="006551AC"/>
    <w:rsid w:val="006552F0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FE"/>
    <w:rsid w:val="00662BF8"/>
    <w:rsid w:val="00662F5A"/>
    <w:rsid w:val="00663012"/>
    <w:rsid w:val="006634CA"/>
    <w:rsid w:val="00663D91"/>
    <w:rsid w:val="0066412F"/>
    <w:rsid w:val="0066436A"/>
    <w:rsid w:val="00665BC3"/>
    <w:rsid w:val="00666238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D70"/>
    <w:rsid w:val="00671129"/>
    <w:rsid w:val="00671AE4"/>
    <w:rsid w:val="00671B69"/>
    <w:rsid w:val="00671D2C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B15"/>
    <w:rsid w:val="00686833"/>
    <w:rsid w:val="00686C7E"/>
    <w:rsid w:val="0068703E"/>
    <w:rsid w:val="00687646"/>
    <w:rsid w:val="00687D3B"/>
    <w:rsid w:val="0069046A"/>
    <w:rsid w:val="0069070A"/>
    <w:rsid w:val="00690A78"/>
    <w:rsid w:val="00690B25"/>
    <w:rsid w:val="00690E25"/>
    <w:rsid w:val="006911E4"/>
    <w:rsid w:val="00691403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598E"/>
    <w:rsid w:val="006A604D"/>
    <w:rsid w:val="006A611E"/>
    <w:rsid w:val="006A6238"/>
    <w:rsid w:val="006A672F"/>
    <w:rsid w:val="006A6A1D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8D4"/>
    <w:rsid w:val="006B3A6F"/>
    <w:rsid w:val="006B3C38"/>
    <w:rsid w:val="006B4360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3033"/>
    <w:rsid w:val="006C32F5"/>
    <w:rsid w:val="006C3746"/>
    <w:rsid w:val="006C3A6A"/>
    <w:rsid w:val="006C3D97"/>
    <w:rsid w:val="006C426E"/>
    <w:rsid w:val="006C4578"/>
    <w:rsid w:val="006C49A4"/>
    <w:rsid w:val="006C4F12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105D"/>
    <w:rsid w:val="006D160C"/>
    <w:rsid w:val="006D19DA"/>
    <w:rsid w:val="006D1B11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5E5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D6"/>
    <w:rsid w:val="00701435"/>
    <w:rsid w:val="00701A66"/>
    <w:rsid w:val="00701F56"/>
    <w:rsid w:val="007021FE"/>
    <w:rsid w:val="00702269"/>
    <w:rsid w:val="00702B1D"/>
    <w:rsid w:val="007035F8"/>
    <w:rsid w:val="00703C87"/>
    <w:rsid w:val="007040E9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2780"/>
    <w:rsid w:val="00712CBE"/>
    <w:rsid w:val="00712ECC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569"/>
    <w:rsid w:val="00717893"/>
    <w:rsid w:val="007178A5"/>
    <w:rsid w:val="0071796D"/>
    <w:rsid w:val="00717CE8"/>
    <w:rsid w:val="00717D14"/>
    <w:rsid w:val="007203AF"/>
    <w:rsid w:val="00720534"/>
    <w:rsid w:val="00721074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50AA"/>
    <w:rsid w:val="0072589A"/>
    <w:rsid w:val="007258F8"/>
    <w:rsid w:val="00725928"/>
    <w:rsid w:val="00725AE2"/>
    <w:rsid w:val="00726762"/>
    <w:rsid w:val="00726854"/>
    <w:rsid w:val="00726D7F"/>
    <w:rsid w:val="00727FA5"/>
    <w:rsid w:val="007302E7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6064"/>
    <w:rsid w:val="007462B2"/>
    <w:rsid w:val="00746318"/>
    <w:rsid w:val="007464F3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40D"/>
    <w:rsid w:val="00752905"/>
    <w:rsid w:val="00752909"/>
    <w:rsid w:val="00752D25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F06"/>
    <w:rsid w:val="00766F54"/>
    <w:rsid w:val="0076714F"/>
    <w:rsid w:val="00767321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5D5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D02"/>
    <w:rsid w:val="007B4B94"/>
    <w:rsid w:val="007B4FBF"/>
    <w:rsid w:val="007B6F91"/>
    <w:rsid w:val="007B7459"/>
    <w:rsid w:val="007B78D7"/>
    <w:rsid w:val="007B7AAA"/>
    <w:rsid w:val="007B7CB1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D0071"/>
    <w:rsid w:val="007D0096"/>
    <w:rsid w:val="007D0124"/>
    <w:rsid w:val="007D0795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B48"/>
    <w:rsid w:val="007D422C"/>
    <w:rsid w:val="007D4525"/>
    <w:rsid w:val="007D4ADC"/>
    <w:rsid w:val="007D4D73"/>
    <w:rsid w:val="007D4DA9"/>
    <w:rsid w:val="007D512D"/>
    <w:rsid w:val="007D53F4"/>
    <w:rsid w:val="007D5736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91"/>
    <w:rsid w:val="007E43B4"/>
    <w:rsid w:val="007E477F"/>
    <w:rsid w:val="007E4BCA"/>
    <w:rsid w:val="007E4C85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7395"/>
    <w:rsid w:val="007F74F6"/>
    <w:rsid w:val="007F78CC"/>
    <w:rsid w:val="008000B4"/>
    <w:rsid w:val="0080013B"/>
    <w:rsid w:val="00800572"/>
    <w:rsid w:val="00801236"/>
    <w:rsid w:val="00801354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8EC"/>
    <w:rsid w:val="00820960"/>
    <w:rsid w:val="00820C70"/>
    <w:rsid w:val="00820F25"/>
    <w:rsid w:val="008211A3"/>
    <w:rsid w:val="008216AF"/>
    <w:rsid w:val="00822686"/>
    <w:rsid w:val="00822FF9"/>
    <w:rsid w:val="0082343D"/>
    <w:rsid w:val="008234B3"/>
    <w:rsid w:val="0082379E"/>
    <w:rsid w:val="00823F09"/>
    <w:rsid w:val="008240C9"/>
    <w:rsid w:val="008250D4"/>
    <w:rsid w:val="008259A4"/>
    <w:rsid w:val="00825A23"/>
    <w:rsid w:val="00825AF6"/>
    <w:rsid w:val="00825C36"/>
    <w:rsid w:val="00825C56"/>
    <w:rsid w:val="00825C79"/>
    <w:rsid w:val="00825ECA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FB2"/>
    <w:rsid w:val="00831D90"/>
    <w:rsid w:val="0083217F"/>
    <w:rsid w:val="008326E3"/>
    <w:rsid w:val="008329C0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DDC"/>
    <w:rsid w:val="00835EE7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ECD"/>
    <w:rsid w:val="00846F0F"/>
    <w:rsid w:val="00846F92"/>
    <w:rsid w:val="00847639"/>
    <w:rsid w:val="00847755"/>
    <w:rsid w:val="008477AC"/>
    <w:rsid w:val="008477ED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FD4"/>
    <w:rsid w:val="0085686D"/>
    <w:rsid w:val="00856A51"/>
    <w:rsid w:val="00856AF9"/>
    <w:rsid w:val="0085735B"/>
    <w:rsid w:val="00857366"/>
    <w:rsid w:val="008574AB"/>
    <w:rsid w:val="008604AA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7008F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8CC"/>
    <w:rsid w:val="00881BBA"/>
    <w:rsid w:val="00881E46"/>
    <w:rsid w:val="00882163"/>
    <w:rsid w:val="008821E3"/>
    <w:rsid w:val="00882235"/>
    <w:rsid w:val="00882498"/>
    <w:rsid w:val="00882AB1"/>
    <w:rsid w:val="00882EBC"/>
    <w:rsid w:val="008830CB"/>
    <w:rsid w:val="008834C2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C9"/>
    <w:rsid w:val="0089270E"/>
    <w:rsid w:val="008929BB"/>
    <w:rsid w:val="00892F3C"/>
    <w:rsid w:val="00892FD9"/>
    <w:rsid w:val="008932C1"/>
    <w:rsid w:val="008936EC"/>
    <w:rsid w:val="0089380F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4DD"/>
    <w:rsid w:val="008A235A"/>
    <w:rsid w:val="008A2708"/>
    <w:rsid w:val="008A27AF"/>
    <w:rsid w:val="008A2A6B"/>
    <w:rsid w:val="008A2C21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F28"/>
    <w:rsid w:val="008B465E"/>
    <w:rsid w:val="008B497D"/>
    <w:rsid w:val="008B4A1E"/>
    <w:rsid w:val="008B5318"/>
    <w:rsid w:val="008B55F2"/>
    <w:rsid w:val="008B59BB"/>
    <w:rsid w:val="008B5B48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BA0"/>
    <w:rsid w:val="008C13A8"/>
    <w:rsid w:val="008C1894"/>
    <w:rsid w:val="008C1C1E"/>
    <w:rsid w:val="008C27AF"/>
    <w:rsid w:val="008C2DF0"/>
    <w:rsid w:val="008C2EB2"/>
    <w:rsid w:val="008C3713"/>
    <w:rsid w:val="008C3931"/>
    <w:rsid w:val="008C4853"/>
    <w:rsid w:val="008C56FD"/>
    <w:rsid w:val="008C5D59"/>
    <w:rsid w:val="008C5F81"/>
    <w:rsid w:val="008C66B0"/>
    <w:rsid w:val="008C6BD9"/>
    <w:rsid w:val="008C71D3"/>
    <w:rsid w:val="008C7CA1"/>
    <w:rsid w:val="008D02BB"/>
    <w:rsid w:val="008D0763"/>
    <w:rsid w:val="008D0B9A"/>
    <w:rsid w:val="008D0F51"/>
    <w:rsid w:val="008D1397"/>
    <w:rsid w:val="008D1574"/>
    <w:rsid w:val="008D199E"/>
    <w:rsid w:val="008D1AE7"/>
    <w:rsid w:val="008D1C14"/>
    <w:rsid w:val="008D2085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C73"/>
    <w:rsid w:val="008D60A3"/>
    <w:rsid w:val="008D626A"/>
    <w:rsid w:val="008D6CB4"/>
    <w:rsid w:val="008D6D01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817"/>
    <w:rsid w:val="008E1CDF"/>
    <w:rsid w:val="008E21B6"/>
    <w:rsid w:val="008E23D4"/>
    <w:rsid w:val="008E23F3"/>
    <w:rsid w:val="008E2859"/>
    <w:rsid w:val="008E2BD2"/>
    <w:rsid w:val="008E33AD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414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5373"/>
    <w:rsid w:val="00905861"/>
    <w:rsid w:val="00905A9A"/>
    <w:rsid w:val="00905E72"/>
    <w:rsid w:val="00906445"/>
    <w:rsid w:val="009071FB"/>
    <w:rsid w:val="00907B8F"/>
    <w:rsid w:val="00907F7B"/>
    <w:rsid w:val="0091072A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2B1"/>
    <w:rsid w:val="00917301"/>
    <w:rsid w:val="009173DE"/>
    <w:rsid w:val="00917AF6"/>
    <w:rsid w:val="009202A6"/>
    <w:rsid w:val="009202EB"/>
    <w:rsid w:val="009208A6"/>
    <w:rsid w:val="009209F3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D14"/>
    <w:rsid w:val="00935EA1"/>
    <w:rsid w:val="00936387"/>
    <w:rsid w:val="0093639B"/>
    <w:rsid w:val="00936487"/>
    <w:rsid w:val="00936829"/>
    <w:rsid w:val="0093694F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E6F"/>
    <w:rsid w:val="00945299"/>
    <w:rsid w:val="0094529E"/>
    <w:rsid w:val="0094548F"/>
    <w:rsid w:val="0094599F"/>
    <w:rsid w:val="00945DAC"/>
    <w:rsid w:val="00945F6A"/>
    <w:rsid w:val="009460BF"/>
    <w:rsid w:val="009466B7"/>
    <w:rsid w:val="00947069"/>
    <w:rsid w:val="009470BD"/>
    <w:rsid w:val="009470E7"/>
    <w:rsid w:val="009473AD"/>
    <w:rsid w:val="0094793D"/>
    <w:rsid w:val="0095032E"/>
    <w:rsid w:val="00950363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907"/>
    <w:rsid w:val="00953BC6"/>
    <w:rsid w:val="00953C51"/>
    <w:rsid w:val="009545C1"/>
    <w:rsid w:val="009547CD"/>
    <w:rsid w:val="0095490A"/>
    <w:rsid w:val="0095496D"/>
    <w:rsid w:val="00954B85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C48"/>
    <w:rsid w:val="00961E4B"/>
    <w:rsid w:val="00961ED6"/>
    <w:rsid w:val="0096255C"/>
    <w:rsid w:val="0096283D"/>
    <w:rsid w:val="00962EFE"/>
    <w:rsid w:val="00963374"/>
    <w:rsid w:val="009635D1"/>
    <w:rsid w:val="009636F5"/>
    <w:rsid w:val="00963C2D"/>
    <w:rsid w:val="00963E74"/>
    <w:rsid w:val="00963F95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6004"/>
    <w:rsid w:val="0096600D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E4E"/>
    <w:rsid w:val="00971EFA"/>
    <w:rsid w:val="00971F10"/>
    <w:rsid w:val="009722DA"/>
    <w:rsid w:val="00972501"/>
    <w:rsid w:val="00972CF9"/>
    <w:rsid w:val="00972E69"/>
    <w:rsid w:val="00973B53"/>
    <w:rsid w:val="00973DC2"/>
    <w:rsid w:val="0097489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EAB"/>
    <w:rsid w:val="00982C1B"/>
    <w:rsid w:val="00983451"/>
    <w:rsid w:val="00983519"/>
    <w:rsid w:val="00983905"/>
    <w:rsid w:val="00983C1A"/>
    <w:rsid w:val="00983D2F"/>
    <w:rsid w:val="00984272"/>
    <w:rsid w:val="0098487F"/>
    <w:rsid w:val="00984882"/>
    <w:rsid w:val="00984CEF"/>
    <w:rsid w:val="00985127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F2"/>
    <w:rsid w:val="0099242A"/>
    <w:rsid w:val="00992891"/>
    <w:rsid w:val="00993B39"/>
    <w:rsid w:val="009940FB"/>
    <w:rsid w:val="00994146"/>
    <w:rsid w:val="0099479B"/>
    <w:rsid w:val="00994933"/>
    <w:rsid w:val="00994A16"/>
    <w:rsid w:val="00994A9A"/>
    <w:rsid w:val="00994CCA"/>
    <w:rsid w:val="0099537E"/>
    <w:rsid w:val="009954FE"/>
    <w:rsid w:val="0099586E"/>
    <w:rsid w:val="00995F98"/>
    <w:rsid w:val="009960B9"/>
    <w:rsid w:val="009961E6"/>
    <w:rsid w:val="00996361"/>
    <w:rsid w:val="009964AA"/>
    <w:rsid w:val="00996780"/>
    <w:rsid w:val="00996A55"/>
    <w:rsid w:val="00996A8B"/>
    <w:rsid w:val="009978BB"/>
    <w:rsid w:val="00997953"/>
    <w:rsid w:val="00997ACC"/>
    <w:rsid w:val="00997F18"/>
    <w:rsid w:val="00997FCB"/>
    <w:rsid w:val="009A002A"/>
    <w:rsid w:val="009A0083"/>
    <w:rsid w:val="009A0404"/>
    <w:rsid w:val="009A05EE"/>
    <w:rsid w:val="009A0623"/>
    <w:rsid w:val="009A0B9B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492"/>
    <w:rsid w:val="009C04CE"/>
    <w:rsid w:val="009C07AA"/>
    <w:rsid w:val="009C0E01"/>
    <w:rsid w:val="009C0E04"/>
    <w:rsid w:val="009C1512"/>
    <w:rsid w:val="009C1F07"/>
    <w:rsid w:val="009C2901"/>
    <w:rsid w:val="009C2B60"/>
    <w:rsid w:val="009C31BB"/>
    <w:rsid w:val="009C3388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9A8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EEB"/>
    <w:rsid w:val="009E2C2A"/>
    <w:rsid w:val="009E2CCE"/>
    <w:rsid w:val="009E300E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1239"/>
    <w:rsid w:val="00A01241"/>
    <w:rsid w:val="00A0134C"/>
    <w:rsid w:val="00A01964"/>
    <w:rsid w:val="00A01A62"/>
    <w:rsid w:val="00A01F4C"/>
    <w:rsid w:val="00A026A7"/>
    <w:rsid w:val="00A02D9E"/>
    <w:rsid w:val="00A03551"/>
    <w:rsid w:val="00A035F3"/>
    <w:rsid w:val="00A03650"/>
    <w:rsid w:val="00A03785"/>
    <w:rsid w:val="00A043B2"/>
    <w:rsid w:val="00A0442F"/>
    <w:rsid w:val="00A0465C"/>
    <w:rsid w:val="00A04B49"/>
    <w:rsid w:val="00A04D07"/>
    <w:rsid w:val="00A051C0"/>
    <w:rsid w:val="00A056EF"/>
    <w:rsid w:val="00A058D0"/>
    <w:rsid w:val="00A05CFE"/>
    <w:rsid w:val="00A05F70"/>
    <w:rsid w:val="00A0640D"/>
    <w:rsid w:val="00A06BBF"/>
    <w:rsid w:val="00A06C91"/>
    <w:rsid w:val="00A06FAA"/>
    <w:rsid w:val="00A0735A"/>
    <w:rsid w:val="00A078AF"/>
    <w:rsid w:val="00A102C5"/>
    <w:rsid w:val="00A10AC8"/>
    <w:rsid w:val="00A10C00"/>
    <w:rsid w:val="00A1103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844"/>
    <w:rsid w:val="00A13AF4"/>
    <w:rsid w:val="00A13F5C"/>
    <w:rsid w:val="00A140C9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ED9"/>
    <w:rsid w:val="00A2588F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DC1"/>
    <w:rsid w:val="00A33316"/>
    <w:rsid w:val="00A33644"/>
    <w:rsid w:val="00A337F5"/>
    <w:rsid w:val="00A34085"/>
    <w:rsid w:val="00A3411B"/>
    <w:rsid w:val="00A34D68"/>
    <w:rsid w:val="00A34FB1"/>
    <w:rsid w:val="00A351BC"/>
    <w:rsid w:val="00A35675"/>
    <w:rsid w:val="00A35721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2D4"/>
    <w:rsid w:val="00A45410"/>
    <w:rsid w:val="00A4577A"/>
    <w:rsid w:val="00A45F46"/>
    <w:rsid w:val="00A45F88"/>
    <w:rsid w:val="00A462BF"/>
    <w:rsid w:val="00A46365"/>
    <w:rsid w:val="00A463A3"/>
    <w:rsid w:val="00A46980"/>
    <w:rsid w:val="00A47302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B47"/>
    <w:rsid w:val="00A53D06"/>
    <w:rsid w:val="00A5437C"/>
    <w:rsid w:val="00A54429"/>
    <w:rsid w:val="00A546E0"/>
    <w:rsid w:val="00A54965"/>
    <w:rsid w:val="00A54F72"/>
    <w:rsid w:val="00A551B5"/>
    <w:rsid w:val="00A559C4"/>
    <w:rsid w:val="00A55AE6"/>
    <w:rsid w:val="00A56197"/>
    <w:rsid w:val="00A56243"/>
    <w:rsid w:val="00A567AF"/>
    <w:rsid w:val="00A56C3B"/>
    <w:rsid w:val="00A56C97"/>
    <w:rsid w:val="00A5700B"/>
    <w:rsid w:val="00A57445"/>
    <w:rsid w:val="00A57450"/>
    <w:rsid w:val="00A57530"/>
    <w:rsid w:val="00A57CAB"/>
    <w:rsid w:val="00A57D34"/>
    <w:rsid w:val="00A57D84"/>
    <w:rsid w:val="00A60368"/>
    <w:rsid w:val="00A60406"/>
    <w:rsid w:val="00A60871"/>
    <w:rsid w:val="00A608E4"/>
    <w:rsid w:val="00A6092C"/>
    <w:rsid w:val="00A60F9A"/>
    <w:rsid w:val="00A611F0"/>
    <w:rsid w:val="00A61202"/>
    <w:rsid w:val="00A61455"/>
    <w:rsid w:val="00A614CF"/>
    <w:rsid w:val="00A61958"/>
    <w:rsid w:val="00A61DD3"/>
    <w:rsid w:val="00A61DDD"/>
    <w:rsid w:val="00A62191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F35"/>
    <w:rsid w:val="00A677FB"/>
    <w:rsid w:val="00A679D7"/>
    <w:rsid w:val="00A70A20"/>
    <w:rsid w:val="00A70AE9"/>
    <w:rsid w:val="00A70B8E"/>
    <w:rsid w:val="00A70D66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9DB"/>
    <w:rsid w:val="00A82BCD"/>
    <w:rsid w:val="00A8335C"/>
    <w:rsid w:val="00A836F1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65AD"/>
    <w:rsid w:val="00A965E7"/>
    <w:rsid w:val="00A96A52"/>
    <w:rsid w:val="00A96AB5"/>
    <w:rsid w:val="00A96DAE"/>
    <w:rsid w:val="00A970A4"/>
    <w:rsid w:val="00A9761C"/>
    <w:rsid w:val="00A97ACC"/>
    <w:rsid w:val="00A97F90"/>
    <w:rsid w:val="00AA03CC"/>
    <w:rsid w:val="00AA0416"/>
    <w:rsid w:val="00AA082B"/>
    <w:rsid w:val="00AA0A7F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267"/>
    <w:rsid w:val="00AA64F9"/>
    <w:rsid w:val="00AA66B8"/>
    <w:rsid w:val="00AA681A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732"/>
    <w:rsid w:val="00AD57A2"/>
    <w:rsid w:val="00AD60CF"/>
    <w:rsid w:val="00AD6197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6172"/>
    <w:rsid w:val="00AE67A8"/>
    <w:rsid w:val="00AE6D54"/>
    <w:rsid w:val="00AE6F17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112"/>
    <w:rsid w:val="00AF7452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AE1"/>
    <w:rsid w:val="00B02E58"/>
    <w:rsid w:val="00B02EE6"/>
    <w:rsid w:val="00B02F25"/>
    <w:rsid w:val="00B030E6"/>
    <w:rsid w:val="00B0406B"/>
    <w:rsid w:val="00B04304"/>
    <w:rsid w:val="00B04567"/>
    <w:rsid w:val="00B05F4E"/>
    <w:rsid w:val="00B06425"/>
    <w:rsid w:val="00B064A0"/>
    <w:rsid w:val="00B07048"/>
    <w:rsid w:val="00B077A3"/>
    <w:rsid w:val="00B102D3"/>
    <w:rsid w:val="00B10334"/>
    <w:rsid w:val="00B1037B"/>
    <w:rsid w:val="00B1046C"/>
    <w:rsid w:val="00B10C0A"/>
    <w:rsid w:val="00B10E1C"/>
    <w:rsid w:val="00B112E2"/>
    <w:rsid w:val="00B115E9"/>
    <w:rsid w:val="00B119E8"/>
    <w:rsid w:val="00B11B3C"/>
    <w:rsid w:val="00B11B42"/>
    <w:rsid w:val="00B11D30"/>
    <w:rsid w:val="00B11FDD"/>
    <w:rsid w:val="00B12238"/>
    <w:rsid w:val="00B12FE1"/>
    <w:rsid w:val="00B13642"/>
    <w:rsid w:val="00B13A18"/>
    <w:rsid w:val="00B13B90"/>
    <w:rsid w:val="00B1477B"/>
    <w:rsid w:val="00B1478C"/>
    <w:rsid w:val="00B14A1A"/>
    <w:rsid w:val="00B14A3F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FB6"/>
    <w:rsid w:val="00B171BC"/>
    <w:rsid w:val="00B17643"/>
    <w:rsid w:val="00B17B16"/>
    <w:rsid w:val="00B17C4D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D4D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519"/>
    <w:rsid w:val="00B30930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4F3"/>
    <w:rsid w:val="00B35B92"/>
    <w:rsid w:val="00B35C3D"/>
    <w:rsid w:val="00B36219"/>
    <w:rsid w:val="00B36B75"/>
    <w:rsid w:val="00B36CEF"/>
    <w:rsid w:val="00B36E88"/>
    <w:rsid w:val="00B37B5A"/>
    <w:rsid w:val="00B37DFC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DF"/>
    <w:rsid w:val="00B50320"/>
    <w:rsid w:val="00B5092B"/>
    <w:rsid w:val="00B50DDE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B6"/>
    <w:rsid w:val="00B55245"/>
    <w:rsid w:val="00B55558"/>
    <w:rsid w:val="00B55607"/>
    <w:rsid w:val="00B56070"/>
    <w:rsid w:val="00B560D0"/>
    <w:rsid w:val="00B56120"/>
    <w:rsid w:val="00B5672C"/>
    <w:rsid w:val="00B570B2"/>
    <w:rsid w:val="00B57891"/>
    <w:rsid w:val="00B57A5B"/>
    <w:rsid w:val="00B6043C"/>
    <w:rsid w:val="00B608F6"/>
    <w:rsid w:val="00B61B94"/>
    <w:rsid w:val="00B6210F"/>
    <w:rsid w:val="00B62199"/>
    <w:rsid w:val="00B627B2"/>
    <w:rsid w:val="00B62F55"/>
    <w:rsid w:val="00B63EF8"/>
    <w:rsid w:val="00B64472"/>
    <w:rsid w:val="00B644EA"/>
    <w:rsid w:val="00B64557"/>
    <w:rsid w:val="00B64595"/>
    <w:rsid w:val="00B64BAA"/>
    <w:rsid w:val="00B64D67"/>
    <w:rsid w:val="00B65421"/>
    <w:rsid w:val="00B6626D"/>
    <w:rsid w:val="00B66471"/>
    <w:rsid w:val="00B664C8"/>
    <w:rsid w:val="00B66535"/>
    <w:rsid w:val="00B66536"/>
    <w:rsid w:val="00B666D2"/>
    <w:rsid w:val="00B669FD"/>
    <w:rsid w:val="00B67129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68"/>
    <w:rsid w:val="00B84932"/>
    <w:rsid w:val="00B84A25"/>
    <w:rsid w:val="00B85150"/>
    <w:rsid w:val="00B852C4"/>
    <w:rsid w:val="00B8572D"/>
    <w:rsid w:val="00B85914"/>
    <w:rsid w:val="00B85B33"/>
    <w:rsid w:val="00B85CF7"/>
    <w:rsid w:val="00B86A50"/>
    <w:rsid w:val="00B86C8F"/>
    <w:rsid w:val="00B87423"/>
    <w:rsid w:val="00B8755C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145"/>
    <w:rsid w:val="00B94226"/>
    <w:rsid w:val="00B942A0"/>
    <w:rsid w:val="00B94520"/>
    <w:rsid w:val="00B94795"/>
    <w:rsid w:val="00B94977"/>
    <w:rsid w:val="00B94F27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78A"/>
    <w:rsid w:val="00BB39A1"/>
    <w:rsid w:val="00BB3BC3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C1092"/>
    <w:rsid w:val="00BC109A"/>
    <w:rsid w:val="00BC114B"/>
    <w:rsid w:val="00BC126F"/>
    <w:rsid w:val="00BC13D6"/>
    <w:rsid w:val="00BC1441"/>
    <w:rsid w:val="00BC16F2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7105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B22"/>
    <w:rsid w:val="00BF52BC"/>
    <w:rsid w:val="00BF545D"/>
    <w:rsid w:val="00BF5A3B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441"/>
    <w:rsid w:val="00C064DB"/>
    <w:rsid w:val="00C06A6B"/>
    <w:rsid w:val="00C0706F"/>
    <w:rsid w:val="00C070F2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8CD"/>
    <w:rsid w:val="00C31091"/>
    <w:rsid w:val="00C31233"/>
    <w:rsid w:val="00C315B6"/>
    <w:rsid w:val="00C31D32"/>
    <w:rsid w:val="00C3202A"/>
    <w:rsid w:val="00C3247A"/>
    <w:rsid w:val="00C32550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9DD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501"/>
    <w:rsid w:val="00C63777"/>
    <w:rsid w:val="00C63A79"/>
    <w:rsid w:val="00C6430D"/>
    <w:rsid w:val="00C6465B"/>
    <w:rsid w:val="00C64903"/>
    <w:rsid w:val="00C6514E"/>
    <w:rsid w:val="00C651B2"/>
    <w:rsid w:val="00C65B5C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2023"/>
    <w:rsid w:val="00C7243B"/>
    <w:rsid w:val="00C7286B"/>
    <w:rsid w:val="00C72C31"/>
    <w:rsid w:val="00C72C7A"/>
    <w:rsid w:val="00C7352D"/>
    <w:rsid w:val="00C737F9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900AF"/>
    <w:rsid w:val="00C90683"/>
    <w:rsid w:val="00C9088F"/>
    <w:rsid w:val="00C90AD1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59D"/>
    <w:rsid w:val="00CC16B3"/>
    <w:rsid w:val="00CC1AC1"/>
    <w:rsid w:val="00CC1B09"/>
    <w:rsid w:val="00CC1DA2"/>
    <w:rsid w:val="00CC1E65"/>
    <w:rsid w:val="00CC2B26"/>
    <w:rsid w:val="00CC2F18"/>
    <w:rsid w:val="00CC3489"/>
    <w:rsid w:val="00CC3973"/>
    <w:rsid w:val="00CC3C36"/>
    <w:rsid w:val="00CC3D37"/>
    <w:rsid w:val="00CC4301"/>
    <w:rsid w:val="00CC4ECF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CD9"/>
    <w:rsid w:val="00D06D65"/>
    <w:rsid w:val="00D0704F"/>
    <w:rsid w:val="00D070C2"/>
    <w:rsid w:val="00D076D7"/>
    <w:rsid w:val="00D07A8D"/>
    <w:rsid w:val="00D1039C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AE2"/>
    <w:rsid w:val="00D25D80"/>
    <w:rsid w:val="00D2670C"/>
    <w:rsid w:val="00D2675A"/>
    <w:rsid w:val="00D26C2D"/>
    <w:rsid w:val="00D26D19"/>
    <w:rsid w:val="00D26D99"/>
    <w:rsid w:val="00D26E10"/>
    <w:rsid w:val="00D27DA7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D7D"/>
    <w:rsid w:val="00D34280"/>
    <w:rsid w:val="00D34A4A"/>
    <w:rsid w:val="00D34B8D"/>
    <w:rsid w:val="00D352B8"/>
    <w:rsid w:val="00D35E23"/>
    <w:rsid w:val="00D35FEC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F5A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922"/>
    <w:rsid w:val="00D473C0"/>
    <w:rsid w:val="00D476B8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C2"/>
    <w:rsid w:val="00D566A1"/>
    <w:rsid w:val="00D566ED"/>
    <w:rsid w:val="00D56922"/>
    <w:rsid w:val="00D56AEA"/>
    <w:rsid w:val="00D56CE1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5E7"/>
    <w:rsid w:val="00D666CA"/>
    <w:rsid w:val="00D666EE"/>
    <w:rsid w:val="00D667CD"/>
    <w:rsid w:val="00D66C31"/>
    <w:rsid w:val="00D67D4C"/>
    <w:rsid w:val="00D67EA7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FE4"/>
    <w:rsid w:val="00D91305"/>
    <w:rsid w:val="00D91931"/>
    <w:rsid w:val="00D91A74"/>
    <w:rsid w:val="00D922A0"/>
    <w:rsid w:val="00D92F01"/>
    <w:rsid w:val="00D934B6"/>
    <w:rsid w:val="00D937F5"/>
    <w:rsid w:val="00D9387A"/>
    <w:rsid w:val="00D93C35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23F4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E07"/>
    <w:rsid w:val="00DB016E"/>
    <w:rsid w:val="00DB04AA"/>
    <w:rsid w:val="00DB0F04"/>
    <w:rsid w:val="00DB11B2"/>
    <w:rsid w:val="00DB13A4"/>
    <w:rsid w:val="00DB15B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66B"/>
    <w:rsid w:val="00DB4AD6"/>
    <w:rsid w:val="00DB59FC"/>
    <w:rsid w:val="00DB5C5B"/>
    <w:rsid w:val="00DB6033"/>
    <w:rsid w:val="00DB61CF"/>
    <w:rsid w:val="00DB6478"/>
    <w:rsid w:val="00DB6878"/>
    <w:rsid w:val="00DB6DA7"/>
    <w:rsid w:val="00DB6E6C"/>
    <w:rsid w:val="00DB70B1"/>
    <w:rsid w:val="00DB73A1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953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39BF"/>
    <w:rsid w:val="00DE3C54"/>
    <w:rsid w:val="00DE3F9E"/>
    <w:rsid w:val="00DE4982"/>
    <w:rsid w:val="00DE4B6C"/>
    <w:rsid w:val="00DE4BF6"/>
    <w:rsid w:val="00DE5040"/>
    <w:rsid w:val="00DE55B1"/>
    <w:rsid w:val="00DE579A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B0A"/>
    <w:rsid w:val="00DF1E9B"/>
    <w:rsid w:val="00DF25D1"/>
    <w:rsid w:val="00DF2618"/>
    <w:rsid w:val="00DF26D6"/>
    <w:rsid w:val="00DF3409"/>
    <w:rsid w:val="00DF34AA"/>
    <w:rsid w:val="00DF3A9B"/>
    <w:rsid w:val="00DF458F"/>
    <w:rsid w:val="00DF4900"/>
    <w:rsid w:val="00DF4B4A"/>
    <w:rsid w:val="00DF4DFF"/>
    <w:rsid w:val="00DF5005"/>
    <w:rsid w:val="00DF5298"/>
    <w:rsid w:val="00DF52F5"/>
    <w:rsid w:val="00DF561F"/>
    <w:rsid w:val="00DF56BD"/>
    <w:rsid w:val="00DF57B9"/>
    <w:rsid w:val="00DF6E6B"/>
    <w:rsid w:val="00DF74D7"/>
    <w:rsid w:val="00DF75CB"/>
    <w:rsid w:val="00DF77E4"/>
    <w:rsid w:val="00DF7E01"/>
    <w:rsid w:val="00E00155"/>
    <w:rsid w:val="00E002CF"/>
    <w:rsid w:val="00E00C83"/>
    <w:rsid w:val="00E00EAC"/>
    <w:rsid w:val="00E01356"/>
    <w:rsid w:val="00E0143E"/>
    <w:rsid w:val="00E018A8"/>
    <w:rsid w:val="00E02301"/>
    <w:rsid w:val="00E023C6"/>
    <w:rsid w:val="00E02686"/>
    <w:rsid w:val="00E02813"/>
    <w:rsid w:val="00E02ABD"/>
    <w:rsid w:val="00E0315F"/>
    <w:rsid w:val="00E032A1"/>
    <w:rsid w:val="00E03890"/>
    <w:rsid w:val="00E03A79"/>
    <w:rsid w:val="00E03C16"/>
    <w:rsid w:val="00E0427C"/>
    <w:rsid w:val="00E0470E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64E"/>
    <w:rsid w:val="00E12707"/>
    <w:rsid w:val="00E12BBF"/>
    <w:rsid w:val="00E1306C"/>
    <w:rsid w:val="00E13178"/>
    <w:rsid w:val="00E13300"/>
    <w:rsid w:val="00E135D9"/>
    <w:rsid w:val="00E13699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EB0"/>
    <w:rsid w:val="00E21162"/>
    <w:rsid w:val="00E21445"/>
    <w:rsid w:val="00E2145D"/>
    <w:rsid w:val="00E2181F"/>
    <w:rsid w:val="00E219A3"/>
    <w:rsid w:val="00E219EA"/>
    <w:rsid w:val="00E21A0A"/>
    <w:rsid w:val="00E21CEC"/>
    <w:rsid w:val="00E21D49"/>
    <w:rsid w:val="00E2223A"/>
    <w:rsid w:val="00E22434"/>
    <w:rsid w:val="00E22B75"/>
    <w:rsid w:val="00E22D4E"/>
    <w:rsid w:val="00E23020"/>
    <w:rsid w:val="00E230E5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7D7"/>
    <w:rsid w:val="00E278F1"/>
    <w:rsid w:val="00E300BC"/>
    <w:rsid w:val="00E30182"/>
    <w:rsid w:val="00E30515"/>
    <w:rsid w:val="00E305F8"/>
    <w:rsid w:val="00E306F4"/>
    <w:rsid w:val="00E30809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D2"/>
    <w:rsid w:val="00E4610F"/>
    <w:rsid w:val="00E461D3"/>
    <w:rsid w:val="00E46309"/>
    <w:rsid w:val="00E46825"/>
    <w:rsid w:val="00E4747E"/>
    <w:rsid w:val="00E4791A"/>
    <w:rsid w:val="00E47984"/>
    <w:rsid w:val="00E47AB7"/>
    <w:rsid w:val="00E47BDF"/>
    <w:rsid w:val="00E47CE3"/>
    <w:rsid w:val="00E47CE7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7A5"/>
    <w:rsid w:val="00E548DD"/>
    <w:rsid w:val="00E54F07"/>
    <w:rsid w:val="00E55324"/>
    <w:rsid w:val="00E55495"/>
    <w:rsid w:val="00E55617"/>
    <w:rsid w:val="00E55CD3"/>
    <w:rsid w:val="00E55D09"/>
    <w:rsid w:val="00E56095"/>
    <w:rsid w:val="00E56414"/>
    <w:rsid w:val="00E565DB"/>
    <w:rsid w:val="00E565EF"/>
    <w:rsid w:val="00E566BA"/>
    <w:rsid w:val="00E56B18"/>
    <w:rsid w:val="00E56CA0"/>
    <w:rsid w:val="00E56FB9"/>
    <w:rsid w:val="00E56FBF"/>
    <w:rsid w:val="00E5769E"/>
    <w:rsid w:val="00E57E61"/>
    <w:rsid w:val="00E57F51"/>
    <w:rsid w:val="00E6046B"/>
    <w:rsid w:val="00E60642"/>
    <w:rsid w:val="00E60DDD"/>
    <w:rsid w:val="00E6108C"/>
    <w:rsid w:val="00E61861"/>
    <w:rsid w:val="00E61C8F"/>
    <w:rsid w:val="00E6204A"/>
    <w:rsid w:val="00E62530"/>
    <w:rsid w:val="00E628BA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AC"/>
    <w:rsid w:val="00EA0EFC"/>
    <w:rsid w:val="00EA1683"/>
    <w:rsid w:val="00EA16C0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317"/>
    <w:rsid w:val="00EA538E"/>
    <w:rsid w:val="00EA5507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81B"/>
    <w:rsid w:val="00EB29C4"/>
    <w:rsid w:val="00EB2BCD"/>
    <w:rsid w:val="00EB30AA"/>
    <w:rsid w:val="00EB32F2"/>
    <w:rsid w:val="00EB3396"/>
    <w:rsid w:val="00EB34D5"/>
    <w:rsid w:val="00EB365D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5076"/>
    <w:rsid w:val="00EC542F"/>
    <w:rsid w:val="00EC57C0"/>
    <w:rsid w:val="00EC5D0A"/>
    <w:rsid w:val="00EC5D9E"/>
    <w:rsid w:val="00EC6063"/>
    <w:rsid w:val="00EC6490"/>
    <w:rsid w:val="00EC6491"/>
    <w:rsid w:val="00EC6E27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8E1"/>
    <w:rsid w:val="00F05F56"/>
    <w:rsid w:val="00F06117"/>
    <w:rsid w:val="00F0682D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362"/>
    <w:rsid w:val="00F21674"/>
    <w:rsid w:val="00F21D64"/>
    <w:rsid w:val="00F220FF"/>
    <w:rsid w:val="00F22354"/>
    <w:rsid w:val="00F230C0"/>
    <w:rsid w:val="00F23D71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5E0"/>
    <w:rsid w:val="00F25794"/>
    <w:rsid w:val="00F25D4B"/>
    <w:rsid w:val="00F25D61"/>
    <w:rsid w:val="00F25FFC"/>
    <w:rsid w:val="00F275AD"/>
    <w:rsid w:val="00F27B96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A99"/>
    <w:rsid w:val="00F41B84"/>
    <w:rsid w:val="00F41C62"/>
    <w:rsid w:val="00F41C7B"/>
    <w:rsid w:val="00F41E39"/>
    <w:rsid w:val="00F41ED8"/>
    <w:rsid w:val="00F42634"/>
    <w:rsid w:val="00F428A5"/>
    <w:rsid w:val="00F431F7"/>
    <w:rsid w:val="00F437E3"/>
    <w:rsid w:val="00F43A5A"/>
    <w:rsid w:val="00F442C7"/>
    <w:rsid w:val="00F443BF"/>
    <w:rsid w:val="00F44EEC"/>
    <w:rsid w:val="00F451F7"/>
    <w:rsid w:val="00F454D8"/>
    <w:rsid w:val="00F458C6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A"/>
    <w:rsid w:val="00F74A4F"/>
    <w:rsid w:val="00F75567"/>
    <w:rsid w:val="00F757A2"/>
    <w:rsid w:val="00F75AAD"/>
    <w:rsid w:val="00F76050"/>
    <w:rsid w:val="00F7650A"/>
    <w:rsid w:val="00F76821"/>
    <w:rsid w:val="00F769C9"/>
    <w:rsid w:val="00F76CF9"/>
    <w:rsid w:val="00F76FCC"/>
    <w:rsid w:val="00F7700D"/>
    <w:rsid w:val="00F77028"/>
    <w:rsid w:val="00F776F1"/>
    <w:rsid w:val="00F778AB"/>
    <w:rsid w:val="00F8001F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2040"/>
    <w:rsid w:val="00F82188"/>
    <w:rsid w:val="00F8223D"/>
    <w:rsid w:val="00F8296A"/>
    <w:rsid w:val="00F82BCD"/>
    <w:rsid w:val="00F830C4"/>
    <w:rsid w:val="00F83A4D"/>
    <w:rsid w:val="00F83C4D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606"/>
    <w:rsid w:val="00F917B7"/>
    <w:rsid w:val="00F91CA7"/>
    <w:rsid w:val="00F91D3A"/>
    <w:rsid w:val="00F91D6D"/>
    <w:rsid w:val="00F91D78"/>
    <w:rsid w:val="00F926E4"/>
    <w:rsid w:val="00F9278A"/>
    <w:rsid w:val="00F92AE9"/>
    <w:rsid w:val="00F93392"/>
    <w:rsid w:val="00F933C0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9F"/>
    <w:rsid w:val="00FA1EE8"/>
    <w:rsid w:val="00FA1F99"/>
    <w:rsid w:val="00FA28B7"/>
    <w:rsid w:val="00FA2AE3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540C"/>
    <w:rsid w:val="00FB5473"/>
    <w:rsid w:val="00FB563A"/>
    <w:rsid w:val="00FB56A0"/>
    <w:rsid w:val="00FB5816"/>
    <w:rsid w:val="00FB5B15"/>
    <w:rsid w:val="00FB5DD6"/>
    <w:rsid w:val="00FB5DDD"/>
    <w:rsid w:val="00FB5F98"/>
    <w:rsid w:val="00FB6385"/>
    <w:rsid w:val="00FB6647"/>
    <w:rsid w:val="00FB7356"/>
    <w:rsid w:val="00FB7805"/>
    <w:rsid w:val="00FB7806"/>
    <w:rsid w:val="00FB79F6"/>
    <w:rsid w:val="00FB7D5C"/>
    <w:rsid w:val="00FC01D7"/>
    <w:rsid w:val="00FC0A92"/>
    <w:rsid w:val="00FC0CBA"/>
    <w:rsid w:val="00FC0D44"/>
    <w:rsid w:val="00FC0E6A"/>
    <w:rsid w:val="00FC11A0"/>
    <w:rsid w:val="00FC15B5"/>
    <w:rsid w:val="00FC1B5B"/>
    <w:rsid w:val="00FC22FE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282B"/>
    <w:rsid w:val="00FD2E68"/>
    <w:rsid w:val="00FD2FA8"/>
    <w:rsid w:val="00FD3274"/>
    <w:rsid w:val="00FD3A06"/>
    <w:rsid w:val="00FD3B85"/>
    <w:rsid w:val="00FD3DF1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C6A"/>
    <w:rsid w:val="00FD7EA2"/>
    <w:rsid w:val="00FE01A4"/>
    <w:rsid w:val="00FE0893"/>
    <w:rsid w:val="00FE0948"/>
    <w:rsid w:val="00FE0B7F"/>
    <w:rsid w:val="00FE0FA2"/>
    <w:rsid w:val="00FE1151"/>
    <w:rsid w:val="00FE1536"/>
    <w:rsid w:val="00FE187D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uiPriority w:val="99"/>
    <w:rsid w:val="003761AB"/>
    <w:pPr>
      <w:ind w:firstLine="0"/>
      <w:jc w:val="center"/>
    </w:pPr>
    <w:rPr>
      <w:sz w:val="16"/>
    </w:rPr>
  </w:style>
  <w:style w:type="paragraph" w:customStyle="1" w:styleId="ab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c">
    <w:name w:val="ОснТекст:"/>
    <w:basedOn w:val="a0"/>
    <w:next w:val="a"/>
    <w:rsid w:val="003761AB"/>
    <w:pPr>
      <w:spacing w:after="120"/>
    </w:pPr>
  </w:style>
  <w:style w:type="paragraph" w:customStyle="1" w:styleId="ad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e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9">
    <w:name w:val="Боковик"/>
    <w:basedOn w:val="a0"/>
    <w:link w:val="af"/>
    <w:rsid w:val="003761AB"/>
    <w:pPr>
      <w:ind w:firstLine="0"/>
      <w:jc w:val="left"/>
    </w:pPr>
    <w:rPr>
      <w:sz w:val="16"/>
    </w:rPr>
  </w:style>
  <w:style w:type="paragraph" w:customStyle="1" w:styleId="af0">
    <w:name w:val="Столбец"/>
    <w:basedOn w:val="a0"/>
    <w:link w:val="af1"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1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character" w:customStyle="1" w:styleId="af">
    <w:name w:val="Боковик Знак"/>
    <w:link w:val="a9"/>
    <w:rsid w:val="009F5798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First0">
    <w:name w:val="FirstОснТекст Знак"/>
    <w:link w:val="First"/>
    <w:rsid w:val="00A625D0"/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5.%20&#1076;&#1086;&#1082;&#1083;&#1072;&#1076;%20&#1084;&#1072;&#1081;%202020\&#1054;&#1058;&#1056;&#1040;&#1057;&#1051;&#1048;\&#1057;&#1061;\05.2020\smd%200110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&#1044;&#1086;&#1082;&#1083;&#1072;&#1076;\&#1044;&#1086;&#1082;&#1083;&#1072;&#1076;%20&#1072;&#1087;&#1088;&#1077;&#1083;&#1100;%202020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01878849302295"/>
          <c:y val="9.0481463254593206E-2"/>
          <c:w val="0.78511216208908896"/>
          <c:h val="0.65283477185544125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6176981333612E-3"/>
                  <c:y val="4.4895235553183092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6402640264026472E-3"/>
                  <c:y val="0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5.2805280528052823E-3"/>
                  <c:y val="2.2976099950123116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681.2</c:v>
                </c:pt>
                <c:pt idx="1">
                  <c:v>2117.6999999999998</c:v>
                </c:pt>
                <c:pt idx="2">
                  <c:v>2105.5</c:v>
                </c:pt>
              </c:numCache>
            </c:numRef>
          </c:val>
        </c:ser>
        <c:axId val="66577920"/>
        <c:axId val="66606976"/>
      </c:barChart>
      <c:catAx>
        <c:axId val="6657792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6606976"/>
        <c:crosses val="autoZero"/>
        <c:auto val="1"/>
        <c:lblAlgn val="ctr"/>
        <c:lblOffset val="100"/>
        <c:tickLblSkip val="1"/>
        <c:tickMarkSkip val="1"/>
      </c:catAx>
      <c:valAx>
        <c:axId val="66606976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66577920"/>
        <c:crosses val="autoZero"/>
        <c:crossBetween val="between"/>
      </c:valAx>
      <c:spPr>
        <a:ln>
          <a:noFill/>
        </a:ln>
      </c:spPr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794"/>
          <c:y val="3.4926470588235295E-2"/>
          <c:w val="0.72813990461049882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37E-2"/>
                  <c:y val="1.9299058205959896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81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896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27E-2"/>
                  <c:y val="4.9019607843137974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127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896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896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Аktobе</c:v>
                </c:pt>
                <c:pt idx="3">
                  <c:v>Аlmaty</c:v>
                </c:pt>
                <c:pt idx="4">
                  <c:v>Аtyrau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Кaragandy</c:v>
                </c:pt>
                <c:pt idx="8">
                  <c:v>Коstanai</c:v>
                </c:pt>
                <c:pt idx="9">
                  <c:v>Кyzylorda</c:v>
                </c:pt>
                <c:pt idx="10">
                  <c:v>Мangystau</c:v>
                </c:pt>
                <c:pt idx="11">
                  <c:v>Pavlodar</c:v>
                </c:pt>
                <c:pt idx="12">
                  <c:v>Soltustik Кazakhstan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117.2</c:v>
                </c:pt>
                <c:pt idx="1">
                  <c:v>124</c:v>
                </c:pt>
                <c:pt idx="2">
                  <c:v>117.8</c:v>
                </c:pt>
                <c:pt idx="3">
                  <c:v>126.1</c:v>
                </c:pt>
                <c:pt idx="4">
                  <c:v>105.4</c:v>
                </c:pt>
                <c:pt idx="5">
                  <c:v>112.6</c:v>
                </c:pt>
                <c:pt idx="6">
                  <c:v>126.7</c:v>
                </c:pt>
                <c:pt idx="7">
                  <c:v>113.7</c:v>
                </c:pt>
                <c:pt idx="8">
                  <c:v>117</c:v>
                </c:pt>
                <c:pt idx="9">
                  <c:v>123.2</c:v>
                </c:pt>
                <c:pt idx="10">
                  <c:v>111.6</c:v>
                </c:pt>
                <c:pt idx="11">
                  <c:v>116.3</c:v>
                </c:pt>
                <c:pt idx="12">
                  <c:v>121.7</c:v>
                </c:pt>
                <c:pt idx="13">
                  <c:v>133.80000000000001</c:v>
                </c:pt>
                <c:pt idx="14">
                  <c:v>125.1</c:v>
                </c:pt>
                <c:pt idx="15">
                  <c:v>119.2</c:v>
                </c:pt>
                <c:pt idx="16">
                  <c:v>117.5</c:v>
                </c:pt>
                <c:pt idx="17">
                  <c:v>126.1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11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1E-2"/>
                  <c:y val="-2.7885209201791231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09E-4"/>
                  <c:y val="-9.3544465030108315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0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E-2"/>
                  <c:y val="8.1828006793270114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03E-2"/>
                  <c:y val="4.4934121440072585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431E-2"/>
                  <c:y val="-1.70931758530185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838E-2"/>
                  <c:y val="-2.1545468581133493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987E-2"/>
                  <c:y val="-3.8050023158869846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669E-2"/>
                  <c:y val="-2.833680716381041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7034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3002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063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1E-2"/>
                  <c:y val="-9.0319592403890767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896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Аktobе</c:v>
                </c:pt>
                <c:pt idx="3">
                  <c:v>Аlmaty</c:v>
                </c:pt>
                <c:pt idx="4">
                  <c:v>Аtyrau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Кaragandy</c:v>
                </c:pt>
                <c:pt idx="8">
                  <c:v>Коstanai</c:v>
                </c:pt>
                <c:pt idx="9">
                  <c:v>Кyzylorda</c:v>
                </c:pt>
                <c:pt idx="10">
                  <c:v>Мangystau</c:v>
                </c:pt>
                <c:pt idx="11">
                  <c:v>Pavlodar</c:v>
                </c:pt>
                <c:pt idx="12">
                  <c:v>Soltustik Кazakhstan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110.6</c:v>
                </c:pt>
                <c:pt idx="1">
                  <c:v>117.2</c:v>
                </c:pt>
                <c:pt idx="2">
                  <c:v>111.3</c:v>
                </c:pt>
                <c:pt idx="3">
                  <c:v>118.9</c:v>
                </c:pt>
                <c:pt idx="4">
                  <c:v>99.4</c:v>
                </c:pt>
                <c:pt idx="5">
                  <c:v>106.6</c:v>
                </c:pt>
                <c:pt idx="6">
                  <c:v>119.9</c:v>
                </c:pt>
                <c:pt idx="7">
                  <c:v>107.3</c:v>
                </c:pt>
                <c:pt idx="8">
                  <c:v>110.7</c:v>
                </c:pt>
                <c:pt idx="9">
                  <c:v>116.4</c:v>
                </c:pt>
                <c:pt idx="10">
                  <c:v>105.2</c:v>
                </c:pt>
                <c:pt idx="11">
                  <c:v>109.6</c:v>
                </c:pt>
                <c:pt idx="12">
                  <c:v>115.1</c:v>
                </c:pt>
                <c:pt idx="13">
                  <c:v>125.8</c:v>
                </c:pt>
                <c:pt idx="14">
                  <c:v>118.2</c:v>
                </c:pt>
                <c:pt idx="15">
                  <c:v>111.5</c:v>
                </c:pt>
                <c:pt idx="16">
                  <c:v>111.2</c:v>
                </c:pt>
                <c:pt idx="17">
                  <c:v>118.5</c:v>
                </c:pt>
              </c:numCache>
            </c:numRef>
          </c:val>
        </c:ser>
        <c:dLbls>
          <c:showVal val="1"/>
        </c:dLbls>
        <c:axId val="85696896"/>
        <c:axId val="85698432"/>
      </c:barChart>
      <c:catAx>
        <c:axId val="85696896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85698432"/>
        <c:crossesAt val="100"/>
        <c:auto val="1"/>
        <c:lblAlgn val="ctr"/>
        <c:lblOffset val="100"/>
        <c:tickLblSkip val="1"/>
        <c:tickMarkSkip val="1"/>
      </c:catAx>
      <c:valAx>
        <c:axId val="85698432"/>
        <c:scaling>
          <c:orientation val="minMax"/>
          <c:max val="130"/>
          <c:min val="9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85696896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507154213047E-3"/>
          <c:y val="0.9338235294117645"/>
          <c:w val="0.9841017488076228"/>
          <c:h val="3.8602941176470652E-2"/>
        </c:manualLayout>
      </c:layout>
    </c:legend>
    <c:plotVisOnly val="1"/>
    <c:dispBlanksAs val="gap"/>
  </c:chart>
  <c:spPr>
    <a:ln w="0">
      <a:noFill/>
    </a:ln>
  </c:spPr>
  <c:txPr>
    <a:bodyPr/>
    <a:lstStyle/>
    <a:p>
      <a:pPr>
        <a:defRPr sz="7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75B7C-96BA-4636-87C2-6DB6436F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994</TotalTime>
  <Pages>28</Pages>
  <Words>12399</Words>
  <Characters>70675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597</cp:revision>
  <cp:lastPrinted>2020-03-12T06:52:00Z</cp:lastPrinted>
  <dcterms:created xsi:type="dcterms:W3CDTF">2020-05-11T17:28:00Z</dcterms:created>
  <dcterms:modified xsi:type="dcterms:W3CDTF">2020-06-13T16:08:00Z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